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A2F" w:rsidRDefault="005E4A2F" w:rsidP="0063358D">
      <w:pPr>
        <w:framePr w:hSpace="180" w:wrap="around" w:vAnchor="text" w:hAnchor="page" w:x="5971" w:y="1"/>
        <w:jc w:val="center"/>
        <w:rPr>
          <w:rFonts w:cs="Tahoma"/>
          <w:sz w:val="22"/>
        </w:rPr>
      </w:pPr>
    </w:p>
    <w:p w:rsidR="005E4A2F" w:rsidRPr="001B0AA8" w:rsidRDefault="005E4A2F" w:rsidP="0063358D">
      <w:pPr>
        <w:jc w:val="center"/>
      </w:pPr>
    </w:p>
    <w:p w:rsidR="005E4A2F" w:rsidRPr="001B0AA8" w:rsidRDefault="005E4A2F" w:rsidP="0063358D">
      <w:pPr>
        <w:jc w:val="center"/>
      </w:pPr>
    </w:p>
    <w:p w:rsidR="005E4A2F" w:rsidRPr="001B0AA8" w:rsidRDefault="005E4A2F" w:rsidP="0063358D">
      <w:pPr>
        <w:jc w:val="center"/>
      </w:pPr>
    </w:p>
    <w:p w:rsidR="005E4A2F" w:rsidRPr="001B0AA8" w:rsidRDefault="005E4A2F" w:rsidP="0063358D">
      <w:pPr>
        <w:framePr w:hSpace="180" w:wrap="around" w:vAnchor="text" w:hAnchor="page" w:x="5971" w:y="18"/>
        <w:jc w:val="center"/>
        <w:rPr>
          <w:rFonts w:cs="Tahoma"/>
          <w:sz w:val="22"/>
        </w:rPr>
      </w:pPr>
      <w:r w:rsidRPr="000D59B8">
        <w:rPr>
          <w:rFonts w:cs="Tahoma"/>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2.5pt">
            <v:imagedata r:id="rId7" o:title=""/>
          </v:shape>
        </w:pict>
      </w:r>
    </w:p>
    <w:p w:rsidR="005E4A2F" w:rsidRPr="001B0AA8" w:rsidRDefault="005E4A2F" w:rsidP="0063358D">
      <w:pPr>
        <w:keepNext/>
        <w:jc w:val="center"/>
        <w:outlineLvl w:val="0"/>
        <w:rPr>
          <w:b/>
        </w:rPr>
      </w:pPr>
    </w:p>
    <w:p w:rsidR="005E4A2F" w:rsidRPr="001B0AA8" w:rsidRDefault="005E4A2F" w:rsidP="0063358D">
      <w:pPr>
        <w:keepNext/>
        <w:jc w:val="center"/>
        <w:outlineLvl w:val="0"/>
        <w:rPr>
          <w:b/>
        </w:rPr>
      </w:pPr>
    </w:p>
    <w:p w:rsidR="005E4A2F" w:rsidRPr="001B0AA8" w:rsidRDefault="005E4A2F" w:rsidP="0063358D">
      <w:pPr>
        <w:keepNext/>
        <w:jc w:val="center"/>
        <w:outlineLvl w:val="0"/>
        <w:rPr>
          <w:b/>
        </w:rPr>
      </w:pPr>
    </w:p>
    <w:p w:rsidR="005E4A2F" w:rsidRPr="001B0AA8" w:rsidRDefault="005E4A2F" w:rsidP="0063358D">
      <w:pPr>
        <w:keepNext/>
        <w:jc w:val="center"/>
        <w:outlineLvl w:val="0"/>
        <w:rPr>
          <w:b/>
        </w:rPr>
      </w:pPr>
    </w:p>
    <w:p w:rsidR="005E4A2F" w:rsidRPr="001B0AA8" w:rsidRDefault="005E4A2F" w:rsidP="0063358D">
      <w:pPr>
        <w:keepNext/>
        <w:jc w:val="center"/>
        <w:outlineLvl w:val="0"/>
        <w:rPr>
          <w:b/>
        </w:rPr>
      </w:pPr>
      <w:r w:rsidRPr="001B0AA8">
        <w:rPr>
          <w:b/>
        </w:rPr>
        <w:t>УКРАЇНА</w:t>
      </w:r>
    </w:p>
    <w:p w:rsidR="005E4A2F" w:rsidRPr="001B0AA8" w:rsidRDefault="005E4A2F" w:rsidP="0063358D"/>
    <w:p w:rsidR="005E4A2F" w:rsidRPr="001B0AA8" w:rsidRDefault="005E4A2F" w:rsidP="0063358D">
      <w:pPr>
        <w:keepNext/>
        <w:jc w:val="center"/>
        <w:outlineLvl w:val="0"/>
        <w:rPr>
          <w:b/>
          <w:sz w:val="28"/>
          <w:szCs w:val="28"/>
        </w:rPr>
      </w:pPr>
      <w:r w:rsidRPr="001B0AA8">
        <w:rPr>
          <w:b/>
          <w:sz w:val="28"/>
          <w:szCs w:val="28"/>
        </w:rPr>
        <w:t xml:space="preserve">РОЗДІЛЬНЯНСЬКА   МІСЬКА   РАДА </w:t>
      </w:r>
    </w:p>
    <w:p w:rsidR="005E4A2F" w:rsidRPr="001B0AA8" w:rsidRDefault="005E4A2F" w:rsidP="0063358D">
      <w:pPr>
        <w:jc w:val="center"/>
        <w:rPr>
          <w:b/>
          <w:sz w:val="28"/>
          <w:szCs w:val="28"/>
        </w:rPr>
      </w:pPr>
      <w:r w:rsidRPr="001B0AA8">
        <w:rPr>
          <w:b/>
          <w:sz w:val="28"/>
          <w:szCs w:val="28"/>
        </w:rPr>
        <w:t>ОДЕСЬКОЇ ОБЛАСТІ</w:t>
      </w:r>
    </w:p>
    <w:p w:rsidR="005E4A2F" w:rsidRPr="001B0AA8" w:rsidRDefault="005E4A2F" w:rsidP="0063358D">
      <w:pPr>
        <w:jc w:val="center"/>
        <w:rPr>
          <w:b/>
          <w:sz w:val="28"/>
          <w:szCs w:val="28"/>
        </w:rPr>
      </w:pPr>
    </w:p>
    <w:p w:rsidR="005E4A2F" w:rsidRPr="004871B6" w:rsidRDefault="005E4A2F" w:rsidP="0063358D">
      <w:pPr>
        <w:jc w:val="center"/>
        <w:rPr>
          <w:b/>
          <w:sz w:val="28"/>
          <w:szCs w:val="28"/>
          <w:lang w:val="ru-RU"/>
        </w:rPr>
      </w:pPr>
      <w:r>
        <w:rPr>
          <w:b/>
          <w:sz w:val="28"/>
          <w:szCs w:val="28"/>
        </w:rPr>
        <w:t xml:space="preserve">ХІІ сесія </w:t>
      </w:r>
      <w:r>
        <w:rPr>
          <w:b/>
          <w:sz w:val="28"/>
          <w:szCs w:val="28"/>
          <w:lang w:val="en-US"/>
        </w:rPr>
        <w:t>VIII</w:t>
      </w:r>
      <w:r>
        <w:rPr>
          <w:b/>
          <w:sz w:val="28"/>
          <w:szCs w:val="28"/>
          <w:lang w:val="ru-RU"/>
        </w:rPr>
        <w:t xml:space="preserve"> скликання</w:t>
      </w:r>
    </w:p>
    <w:p w:rsidR="005E4A2F" w:rsidRPr="001B0AA8" w:rsidRDefault="005E4A2F" w:rsidP="0063358D">
      <w:pPr>
        <w:jc w:val="center"/>
        <w:rPr>
          <w:b/>
          <w:sz w:val="28"/>
          <w:szCs w:val="28"/>
          <w:lang w:val="ru-RU"/>
        </w:rPr>
      </w:pPr>
    </w:p>
    <w:p w:rsidR="005E4A2F" w:rsidRPr="001B0AA8" w:rsidRDefault="005E4A2F" w:rsidP="0063358D">
      <w:pPr>
        <w:jc w:val="center"/>
        <w:rPr>
          <w:b/>
          <w:sz w:val="28"/>
          <w:szCs w:val="28"/>
        </w:rPr>
      </w:pPr>
      <w:r w:rsidRPr="001B0AA8">
        <w:rPr>
          <w:b/>
          <w:sz w:val="28"/>
          <w:szCs w:val="28"/>
          <w:lang w:val="ru-RU"/>
        </w:rPr>
        <w:t>ПРОЄКТ РІШЕННЯ</w:t>
      </w:r>
    </w:p>
    <w:p w:rsidR="005E4A2F" w:rsidRPr="001B0AA8" w:rsidRDefault="005E4A2F" w:rsidP="0063358D"/>
    <w:p w:rsidR="005E4A2F" w:rsidRPr="001B0AA8" w:rsidRDefault="005E4A2F" w:rsidP="0063358D">
      <w:pPr>
        <w:rPr>
          <w:b/>
          <w:bCs/>
        </w:rPr>
      </w:pPr>
      <w:r w:rsidRPr="001B0AA8">
        <w:rPr>
          <w:b/>
        </w:rPr>
        <w:t xml:space="preserve">Про внесення змін </w:t>
      </w:r>
      <w:r>
        <w:rPr>
          <w:b/>
        </w:rPr>
        <w:t xml:space="preserve">до </w:t>
      </w:r>
      <w:r w:rsidRPr="001B0AA8">
        <w:rPr>
          <w:b/>
        </w:rPr>
        <w:t xml:space="preserve">Програми </w:t>
      </w:r>
      <w:r w:rsidRPr="001B0AA8">
        <w:rPr>
          <w:b/>
          <w:bCs/>
        </w:rPr>
        <w:t xml:space="preserve">розвитку  </w:t>
      </w:r>
    </w:p>
    <w:p w:rsidR="005E4A2F" w:rsidRPr="001B0AA8" w:rsidRDefault="005E4A2F" w:rsidP="0063358D">
      <w:pPr>
        <w:rPr>
          <w:b/>
          <w:bCs/>
        </w:rPr>
      </w:pPr>
      <w:r w:rsidRPr="001B0AA8">
        <w:rPr>
          <w:b/>
          <w:bCs/>
        </w:rPr>
        <w:t xml:space="preserve">фізичної культури і спорту в Роздільнянській </w:t>
      </w:r>
    </w:p>
    <w:p w:rsidR="005E4A2F" w:rsidRPr="001B0AA8" w:rsidRDefault="005E4A2F" w:rsidP="0063358D">
      <w:pPr>
        <w:rPr>
          <w:b/>
          <w:bCs/>
        </w:rPr>
      </w:pPr>
      <w:r w:rsidRPr="001B0AA8">
        <w:rPr>
          <w:b/>
          <w:bCs/>
        </w:rPr>
        <w:t>міській територіальній громаді на 2021-2023 роки</w:t>
      </w:r>
    </w:p>
    <w:p w:rsidR="005E4A2F" w:rsidRPr="001B0AA8" w:rsidRDefault="005E4A2F" w:rsidP="0063358D"/>
    <w:p w:rsidR="005E4A2F" w:rsidRPr="001B0AA8" w:rsidRDefault="005E4A2F" w:rsidP="0063358D">
      <w:pPr>
        <w:jc w:val="both"/>
      </w:pPr>
      <w:r w:rsidRPr="001B0AA8">
        <w:tab/>
        <w:t xml:space="preserve">Відповідно до пункту 22 частини 1 статті 26 Закону України «Про місцеве самоврядування в Україні», </w:t>
      </w:r>
      <w:bookmarkStart w:id="0" w:name="_Hlk69473131"/>
      <w:r w:rsidRPr="001B0AA8">
        <w:t xml:space="preserve">Закону України «Про фізичну культуру і спорт», з метою сприяння розвитку фізичної культури і спорту в Роздільнянській міській територіальній громаді, враховуючи висновок фінансового управління Роздільнянської міської ради, рішення виконавчого комітету Роздільнянської міської ради від </w:t>
      </w:r>
      <w:r>
        <w:t xml:space="preserve">«____»________ </w:t>
      </w:r>
      <w:r w:rsidRPr="001B0AA8">
        <w:t xml:space="preserve">2021 року № </w:t>
      </w:r>
      <w:r>
        <w:t>____</w:t>
      </w:r>
      <w:r w:rsidRPr="001B0AA8">
        <w:t xml:space="preserve"> «Про  внесення змін до Програми розвитку фізичної культури і спорту в Роздільнянській міській територіальній громаді на 2021-2023 роки», враховуючи висновки та рекомендації постійної комісії з питань соціального захисту населення, молодіжної політики, охорони здоров’я, освіти, підтримки культури та спорту, постійної комісії з питань бюджету, фінансування, інвестицій, реалізації державної регуляторної політики, Роздільнянська міська рада </w:t>
      </w:r>
    </w:p>
    <w:bookmarkEnd w:id="0"/>
    <w:p w:rsidR="005E4A2F" w:rsidRPr="001B0AA8" w:rsidRDefault="005E4A2F" w:rsidP="0063358D">
      <w:pPr>
        <w:rPr>
          <w:b/>
        </w:rPr>
      </w:pPr>
    </w:p>
    <w:p w:rsidR="005E4A2F" w:rsidRPr="001B0AA8" w:rsidRDefault="005E4A2F" w:rsidP="0063358D">
      <w:pPr>
        <w:rPr>
          <w:b/>
        </w:rPr>
      </w:pPr>
      <w:r w:rsidRPr="001B0AA8">
        <w:rPr>
          <w:b/>
        </w:rPr>
        <w:t>ВИРІШИЛА:</w:t>
      </w:r>
    </w:p>
    <w:p w:rsidR="005E4A2F" w:rsidRPr="001B0AA8" w:rsidRDefault="005E4A2F" w:rsidP="0063358D"/>
    <w:p w:rsidR="005E4A2F" w:rsidRDefault="005E4A2F" w:rsidP="007465F4">
      <w:pPr>
        <w:numPr>
          <w:ilvl w:val="0"/>
          <w:numId w:val="2"/>
        </w:numPr>
        <w:jc w:val="both"/>
      </w:pPr>
      <w:r w:rsidRPr="001B0AA8">
        <w:t xml:space="preserve">Внести зміни до Програми </w:t>
      </w:r>
      <w:r w:rsidRPr="001B0AA8">
        <w:rPr>
          <w:bCs/>
        </w:rPr>
        <w:t>розвитку фізичної культури і спорту в Роздільнянській міській  територіальній громаді на 2021-2023 роки, а саме:</w:t>
      </w:r>
      <w:r w:rsidRPr="001B0AA8">
        <w:t xml:space="preserve"> </w:t>
      </w:r>
    </w:p>
    <w:p w:rsidR="005E4A2F" w:rsidRDefault="005E4A2F" w:rsidP="007465F4">
      <w:pPr>
        <w:ind w:left="720"/>
        <w:jc w:val="both"/>
        <w:rPr>
          <w:bCs/>
        </w:rPr>
      </w:pPr>
      <w:r>
        <w:t xml:space="preserve">а) </w:t>
      </w:r>
      <w:bookmarkStart w:id="1" w:name="_Hlk82607285"/>
      <w:r>
        <w:t>пункт 3.2.1 викласти в такій редакції: «Забезпечення участі вихованців і команд Роздільнянської дитячо-юнацької спортивної школи у зборах, турнірах, чемпіонатах різних рівнів. Орієнтовний обсяг фінансування 550,0 тис. грн»</w:t>
      </w:r>
      <w:r w:rsidRPr="007465F4">
        <w:rPr>
          <w:bCs/>
        </w:rPr>
        <w:t xml:space="preserve"> (додається)</w:t>
      </w:r>
      <w:r>
        <w:rPr>
          <w:bCs/>
        </w:rPr>
        <w:t>;</w:t>
      </w:r>
      <w:bookmarkEnd w:id="1"/>
    </w:p>
    <w:p w:rsidR="005E4A2F" w:rsidRDefault="005E4A2F" w:rsidP="007465F4">
      <w:pPr>
        <w:ind w:left="720"/>
        <w:jc w:val="both"/>
        <w:rPr>
          <w:bCs/>
        </w:rPr>
      </w:pPr>
      <w:r>
        <w:t>б) пункт 4.1 викласти в такій редакції: «Надання фінансової підтримки громадським організаціям фізкультурно-спортивного спрямування, а також громадським організаціям, які у плані роботи передбачають проведення спортивних заходів. Орієнтовний обсяг фінансування 250,0 тис. грн»</w:t>
      </w:r>
      <w:r w:rsidRPr="007465F4">
        <w:rPr>
          <w:bCs/>
        </w:rPr>
        <w:t xml:space="preserve"> (додається)</w:t>
      </w:r>
      <w:r>
        <w:rPr>
          <w:bCs/>
        </w:rPr>
        <w:t>.</w:t>
      </w:r>
    </w:p>
    <w:p w:rsidR="005E4A2F" w:rsidRPr="001B0AA8" w:rsidRDefault="005E4A2F" w:rsidP="007465F4">
      <w:pPr>
        <w:ind w:left="720"/>
        <w:jc w:val="both"/>
      </w:pPr>
      <w:r>
        <w:rPr>
          <w:bCs/>
        </w:rPr>
        <w:t>Загальний обсяг фінансування Програми залишається без змін.</w:t>
      </w:r>
    </w:p>
    <w:p w:rsidR="005E4A2F" w:rsidRPr="001B0AA8" w:rsidRDefault="005E4A2F" w:rsidP="0063358D">
      <w:pPr>
        <w:ind w:left="786"/>
        <w:jc w:val="both"/>
      </w:pPr>
    </w:p>
    <w:p w:rsidR="005E4A2F" w:rsidRPr="001B0AA8" w:rsidRDefault="005E4A2F" w:rsidP="0063358D">
      <w:pPr>
        <w:numPr>
          <w:ilvl w:val="0"/>
          <w:numId w:val="1"/>
        </w:numPr>
        <w:jc w:val="both"/>
      </w:pPr>
      <w:r w:rsidRPr="001B0AA8">
        <w:t>Контроль за виконанням даного рішення покласти на постійну комісію з питань соціального захисту населення, молодіжної політики, охорони здоров’я, освіти, підтримки культури та спорту.</w:t>
      </w:r>
    </w:p>
    <w:p w:rsidR="005E4A2F" w:rsidRPr="001B0AA8" w:rsidRDefault="005E4A2F" w:rsidP="0063358D"/>
    <w:p w:rsidR="005E4A2F" w:rsidRPr="001B0AA8" w:rsidRDefault="005E4A2F" w:rsidP="0063358D"/>
    <w:p w:rsidR="005E4A2F" w:rsidRPr="001B0AA8" w:rsidRDefault="005E4A2F" w:rsidP="0063358D">
      <w:pPr>
        <w:rPr>
          <w:lang w:val="ru-RU"/>
        </w:rPr>
      </w:pPr>
      <w:r w:rsidRPr="001B0AA8">
        <w:rPr>
          <w:sz w:val="20"/>
          <w:szCs w:val="20"/>
        </w:rPr>
        <w:t xml:space="preserve"> </w:t>
      </w:r>
    </w:p>
    <w:p w:rsidR="005E4A2F" w:rsidRPr="001B0AA8" w:rsidRDefault="005E4A2F" w:rsidP="0063358D"/>
    <w:p w:rsidR="005E4A2F" w:rsidRDefault="005E4A2F" w:rsidP="0063358D">
      <w:pPr>
        <w:ind w:left="708"/>
        <w:jc w:val="both"/>
        <w:rPr>
          <w:b/>
        </w:rPr>
      </w:pPr>
    </w:p>
    <w:p w:rsidR="005E4A2F" w:rsidRDefault="005E4A2F" w:rsidP="0063358D">
      <w:pPr>
        <w:ind w:left="708"/>
        <w:jc w:val="both"/>
        <w:rPr>
          <w:b/>
        </w:rPr>
      </w:pPr>
    </w:p>
    <w:p w:rsidR="005E4A2F" w:rsidRDefault="005E4A2F" w:rsidP="0063358D">
      <w:pPr>
        <w:ind w:left="708"/>
        <w:jc w:val="both"/>
        <w:rPr>
          <w:b/>
        </w:rPr>
      </w:pPr>
    </w:p>
    <w:p w:rsidR="005E4A2F" w:rsidRDefault="005E4A2F" w:rsidP="0063358D">
      <w:pPr>
        <w:ind w:left="708"/>
        <w:jc w:val="both"/>
        <w:rPr>
          <w:b/>
        </w:rPr>
      </w:pPr>
    </w:p>
    <w:p w:rsidR="005E4A2F" w:rsidRDefault="005E4A2F" w:rsidP="0063358D">
      <w:pPr>
        <w:ind w:left="708"/>
        <w:jc w:val="both"/>
        <w:rPr>
          <w:b/>
        </w:rPr>
      </w:pPr>
    </w:p>
    <w:p w:rsidR="005E4A2F" w:rsidRPr="005F10AE" w:rsidRDefault="005E4A2F" w:rsidP="0063358D">
      <w:pPr>
        <w:rPr>
          <w:b/>
        </w:rPr>
      </w:pPr>
      <w:r w:rsidRPr="005F10AE">
        <w:rPr>
          <w:b/>
        </w:rPr>
        <w:t xml:space="preserve">ПОГОДЖЕНО:    </w:t>
      </w:r>
    </w:p>
    <w:p w:rsidR="005E4A2F" w:rsidRPr="005F10AE" w:rsidRDefault="005E4A2F" w:rsidP="0063358D">
      <w:pPr>
        <w:rPr>
          <w:b/>
        </w:rPr>
      </w:pPr>
    </w:p>
    <w:p w:rsidR="005E4A2F" w:rsidRPr="005F10AE" w:rsidRDefault="005E4A2F" w:rsidP="0063358D">
      <w:pPr>
        <w:rPr>
          <w:b/>
        </w:rPr>
      </w:pPr>
    </w:p>
    <w:p w:rsidR="005E4A2F" w:rsidRPr="005F10AE" w:rsidRDefault="005E4A2F" w:rsidP="0063358D">
      <w:r w:rsidRPr="005F10AE">
        <w:t xml:space="preserve"> Голова постійної комісії міської ради </w:t>
      </w:r>
    </w:p>
    <w:p w:rsidR="005E4A2F" w:rsidRPr="005F10AE" w:rsidRDefault="005E4A2F" w:rsidP="0063358D">
      <w:r w:rsidRPr="005F10AE">
        <w:t xml:space="preserve"> з питань соціального захисту населення,</w:t>
      </w:r>
    </w:p>
    <w:p w:rsidR="005E4A2F" w:rsidRPr="005F10AE" w:rsidRDefault="005E4A2F" w:rsidP="0063358D">
      <w:r w:rsidRPr="005F10AE">
        <w:t xml:space="preserve"> молодіжної політики, охорони здоров’я, </w:t>
      </w:r>
    </w:p>
    <w:p w:rsidR="005E4A2F" w:rsidRPr="005F10AE" w:rsidRDefault="005E4A2F" w:rsidP="0063358D">
      <w:r w:rsidRPr="005F10AE">
        <w:t xml:space="preserve"> освіти, підтримки культури та спорту                                                                   </w:t>
      </w:r>
      <w:r>
        <w:t xml:space="preserve">  М. Д. Сухо</w:t>
      </w:r>
      <w:r w:rsidRPr="005F10AE">
        <w:t>й</w:t>
      </w:r>
    </w:p>
    <w:p w:rsidR="005E4A2F" w:rsidRPr="005F10AE" w:rsidRDefault="005E4A2F" w:rsidP="0063358D"/>
    <w:p w:rsidR="005E4A2F" w:rsidRPr="005F10AE" w:rsidRDefault="005E4A2F" w:rsidP="0063358D">
      <w:r w:rsidRPr="005F10AE">
        <w:t xml:space="preserve"> Голова постійної комісії міської ради </w:t>
      </w:r>
    </w:p>
    <w:p w:rsidR="005E4A2F" w:rsidRPr="005F10AE" w:rsidRDefault="005E4A2F" w:rsidP="0063358D">
      <w:r w:rsidRPr="005F10AE">
        <w:t xml:space="preserve"> з питань бюджету, фінансування, </w:t>
      </w:r>
    </w:p>
    <w:p w:rsidR="005E4A2F" w:rsidRPr="005F10AE" w:rsidRDefault="005E4A2F" w:rsidP="0063358D">
      <w:r w:rsidRPr="005F10AE">
        <w:t xml:space="preserve"> інвестицій, реалізації державної </w:t>
      </w:r>
    </w:p>
    <w:p w:rsidR="005E4A2F" w:rsidRDefault="005E4A2F" w:rsidP="0063358D">
      <w:r w:rsidRPr="005F10AE">
        <w:t xml:space="preserve"> регуляторної політики                                                                 </w:t>
      </w:r>
      <w:r>
        <w:t xml:space="preserve">                          </w:t>
      </w:r>
      <w:r w:rsidRPr="005F10AE">
        <w:t xml:space="preserve">В. </w:t>
      </w:r>
      <w:r>
        <w:t>А. Нестєров</w:t>
      </w:r>
    </w:p>
    <w:p w:rsidR="005E4A2F" w:rsidRDefault="005E4A2F" w:rsidP="0063358D"/>
    <w:p w:rsidR="005E4A2F" w:rsidRPr="005F10AE" w:rsidRDefault="005E4A2F" w:rsidP="0063358D">
      <w:r w:rsidRPr="005F10AE">
        <w:t xml:space="preserve"> Секретар міської ради                                           </w:t>
      </w:r>
      <w:r>
        <w:t xml:space="preserve">                            </w:t>
      </w:r>
      <w:r w:rsidRPr="005F10AE">
        <w:t>Т. М.  Антонова–Левченко</w:t>
      </w:r>
    </w:p>
    <w:p w:rsidR="005E4A2F" w:rsidRPr="005F10AE" w:rsidRDefault="005E4A2F" w:rsidP="0063358D"/>
    <w:p w:rsidR="005E4A2F" w:rsidRPr="005F10AE" w:rsidRDefault="005E4A2F" w:rsidP="0063358D">
      <w:r w:rsidRPr="005F10AE">
        <w:t xml:space="preserve"> Начальник фінансового управління   </w:t>
      </w:r>
    </w:p>
    <w:p w:rsidR="005E4A2F" w:rsidRPr="005F10AE" w:rsidRDefault="005E4A2F" w:rsidP="0063358D">
      <w:r w:rsidRPr="005F10AE">
        <w:t xml:space="preserve"> Роздільнянської міської ради                                                   </w:t>
      </w:r>
      <w:r>
        <w:t xml:space="preserve">                           </w:t>
      </w:r>
      <w:r w:rsidRPr="005F10AE">
        <w:t>К. С. Журавель</w:t>
      </w:r>
    </w:p>
    <w:p w:rsidR="005E4A2F" w:rsidRPr="005F10AE" w:rsidRDefault="005E4A2F" w:rsidP="0063358D"/>
    <w:p w:rsidR="005E4A2F" w:rsidRPr="005F10AE" w:rsidRDefault="005E4A2F" w:rsidP="0063358D">
      <w:r w:rsidRPr="005F10AE">
        <w:t xml:space="preserve"> Начальн</w:t>
      </w:r>
      <w:r>
        <w:t>ик юридичного відділу</w:t>
      </w:r>
      <w:r>
        <w:tab/>
      </w:r>
      <w:r>
        <w:tab/>
      </w:r>
      <w:r>
        <w:tab/>
      </w:r>
      <w:r>
        <w:tab/>
      </w:r>
      <w:r>
        <w:tab/>
      </w:r>
      <w:r>
        <w:tab/>
      </w:r>
      <w:r>
        <w:tab/>
      </w:r>
      <w:r w:rsidRPr="005F10AE">
        <w:t>О.О. Прибилов</w:t>
      </w:r>
    </w:p>
    <w:p w:rsidR="005E4A2F" w:rsidRPr="005F10AE" w:rsidRDefault="005E4A2F" w:rsidP="0063358D"/>
    <w:p w:rsidR="005E4A2F" w:rsidRPr="005F10AE" w:rsidRDefault="005E4A2F" w:rsidP="0063358D"/>
    <w:p w:rsidR="005E4A2F" w:rsidRPr="005F10AE" w:rsidRDefault="005E4A2F" w:rsidP="0063358D">
      <w:pPr>
        <w:rPr>
          <w:sz w:val="20"/>
          <w:szCs w:val="20"/>
        </w:rPr>
      </w:pPr>
      <w:r w:rsidRPr="005F10AE">
        <w:rPr>
          <w:sz w:val="20"/>
          <w:szCs w:val="20"/>
        </w:rPr>
        <w:t xml:space="preserve">  Виконавець Т. Шайдук</w:t>
      </w:r>
    </w:p>
    <w:p w:rsidR="005E4A2F" w:rsidRPr="005F10AE" w:rsidRDefault="005E4A2F" w:rsidP="0063358D">
      <w:pPr>
        <w:rPr>
          <w:lang w:val="ru-RU"/>
        </w:rPr>
      </w:pPr>
    </w:p>
    <w:p w:rsidR="005E4A2F" w:rsidRDefault="005E4A2F" w:rsidP="0063358D">
      <w:pPr>
        <w:ind w:left="708"/>
        <w:jc w:val="both"/>
        <w:rPr>
          <w:b/>
        </w:rPr>
      </w:pPr>
    </w:p>
    <w:p w:rsidR="005E4A2F" w:rsidRPr="00691C3C" w:rsidRDefault="005E4A2F" w:rsidP="0063358D">
      <w:pPr>
        <w:ind w:left="708"/>
        <w:jc w:val="both"/>
        <w:rPr>
          <w:b/>
        </w:rPr>
      </w:pPr>
    </w:p>
    <w:p w:rsidR="005E4A2F" w:rsidRDefault="005E4A2F" w:rsidP="0063358D">
      <w:pPr>
        <w:ind w:left="360"/>
        <w:jc w:val="both"/>
      </w:pPr>
    </w:p>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Pr="00DF1577" w:rsidRDefault="005E4A2F" w:rsidP="00DF1577">
      <w:pPr>
        <w:ind w:left="360"/>
        <w:jc w:val="both"/>
        <w:rPr>
          <w:i/>
          <w:sz w:val="20"/>
          <w:szCs w:val="20"/>
        </w:rPr>
      </w:pPr>
    </w:p>
    <w:p w:rsidR="005E4A2F" w:rsidRPr="00DF1577" w:rsidRDefault="005E4A2F" w:rsidP="00DF1577">
      <w:pPr>
        <w:ind w:left="360"/>
        <w:jc w:val="both"/>
        <w:rPr>
          <w:i/>
          <w:sz w:val="20"/>
          <w:szCs w:val="20"/>
        </w:rPr>
      </w:pPr>
    </w:p>
    <w:p w:rsidR="005E4A2F" w:rsidRPr="00DF1577" w:rsidRDefault="005E4A2F" w:rsidP="00DF1577">
      <w:pPr>
        <w:ind w:left="6024" w:firstLine="348"/>
        <w:jc w:val="both"/>
        <w:rPr>
          <w:i/>
          <w:sz w:val="20"/>
          <w:szCs w:val="20"/>
        </w:rPr>
      </w:pPr>
      <w:r w:rsidRPr="00DF1577">
        <w:rPr>
          <w:i/>
          <w:sz w:val="20"/>
          <w:szCs w:val="20"/>
        </w:rPr>
        <w:t>Додаток</w:t>
      </w:r>
    </w:p>
    <w:p w:rsidR="005E4A2F" w:rsidRPr="00DF1577" w:rsidRDefault="005E4A2F" w:rsidP="00DF1577">
      <w:pPr>
        <w:jc w:val="both"/>
        <w:rPr>
          <w:i/>
          <w:sz w:val="20"/>
          <w:szCs w:val="20"/>
        </w:rPr>
      </w:pP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t xml:space="preserve">               до рішення </w:t>
      </w:r>
    </w:p>
    <w:p w:rsidR="005E4A2F" w:rsidRPr="00DF1577" w:rsidRDefault="005E4A2F" w:rsidP="00DF1577">
      <w:pPr>
        <w:jc w:val="both"/>
        <w:rPr>
          <w:i/>
          <w:sz w:val="20"/>
          <w:szCs w:val="20"/>
        </w:rPr>
      </w:pP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t xml:space="preserve">               Роздільнянської міської ради </w:t>
      </w:r>
    </w:p>
    <w:p w:rsidR="005E4A2F" w:rsidRPr="00DF1577" w:rsidRDefault="005E4A2F" w:rsidP="00DF1577">
      <w:pPr>
        <w:jc w:val="both"/>
        <w:rPr>
          <w:i/>
          <w:sz w:val="20"/>
          <w:szCs w:val="20"/>
        </w:rPr>
      </w:pP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t>від «____»____________2021 року</w:t>
      </w:r>
    </w:p>
    <w:p w:rsidR="005E4A2F" w:rsidRPr="00DF1577" w:rsidRDefault="005E4A2F" w:rsidP="00DF1577">
      <w:pPr>
        <w:jc w:val="both"/>
        <w:rPr>
          <w:i/>
          <w:sz w:val="20"/>
          <w:szCs w:val="20"/>
        </w:rPr>
      </w:pP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t>№________</w:t>
      </w:r>
      <w:r w:rsidRPr="00DF1577">
        <w:rPr>
          <w:i/>
          <w:sz w:val="20"/>
          <w:szCs w:val="20"/>
          <w:lang w:val="en-US"/>
        </w:rPr>
        <w:t>I</w:t>
      </w:r>
    </w:p>
    <w:p w:rsidR="005E4A2F" w:rsidRPr="00DF1577" w:rsidRDefault="005E4A2F" w:rsidP="00DF1577">
      <w:pPr>
        <w:jc w:val="both"/>
        <w:rPr>
          <w:sz w:val="20"/>
          <w:szCs w:val="20"/>
        </w:rPr>
      </w:pPr>
    </w:p>
    <w:p w:rsidR="005E4A2F" w:rsidRPr="00DF1577" w:rsidRDefault="005E4A2F" w:rsidP="00DF1577">
      <w:pPr>
        <w:jc w:val="right"/>
        <w:rPr>
          <w:b/>
          <w:sz w:val="28"/>
          <w:szCs w:val="28"/>
        </w:rPr>
      </w:pPr>
      <w:r w:rsidRPr="00DF1577">
        <w:rPr>
          <w:b/>
          <w:sz w:val="28"/>
          <w:szCs w:val="28"/>
        </w:rPr>
        <w:t xml:space="preserve"> </w:t>
      </w: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28"/>
          <w:szCs w:val="28"/>
        </w:rPr>
      </w:pPr>
    </w:p>
    <w:p w:rsidR="005E4A2F" w:rsidRPr="00DF1577" w:rsidRDefault="005E4A2F" w:rsidP="00DF1577">
      <w:pPr>
        <w:jc w:val="center"/>
        <w:rPr>
          <w:b/>
          <w:bCs/>
          <w:sz w:val="32"/>
          <w:szCs w:val="32"/>
        </w:rPr>
      </w:pPr>
      <w:r w:rsidRPr="00DF1577">
        <w:rPr>
          <w:b/>
          <w:bCs/>
          <w:sz w:val="32"/>
          <w:szCs w:val="32"/>
        </w:rPr>
        <w:t xml:space="preserve">Програма  </w:t>
      </w:r>
    </w:p>
    <w:p w:rsidR="005E4A2F" w:rsidRPr="00DF1577" w:rsidRDefault="005E4A2F" w:rsidP="00DF1577">
      <w:pPr>
        <w:jc w:val="center"/>
        <w:rPr>
          <w:b/>
          <w:bCs/>
          <w:sz w:val="32"/>
          <w:szCs w:val="32"/>
        </w:rPr>
      </w:pPr>
      <w:r w:rsidRPr="00DF1577">
        <w:rPr>
          <w:b/>
          <w:bCs/>
          <w:sz w:val="32"/>
          <w:szCs w:val="32"/>
        </w:rPr>
        <w:t xml:space="preserve">розвитку  фізичної культури і спорту </w:t>
      </w:r>
    </w:p>
    <w:p w:rsidR="005E4A2F" w:rsidRPr="00DF1577" w:rsidRDefault="005E4A2F" w:rsidP="00DF1577">
      <w:pPr>
        <w:jc w:val="center"/>
        <w:rPr>
          <w:b/>
          <w:bCs/>
          <w:sz w:val="32"/>
          <w:szCs w:val="32"/>
        </w:rPr>
      </w:pPr>
      <w:r w:rsidRPr="00DF1577">
        <w:rPr>
          <w:b/>
          <w:bCs/>
          <w:sz w:val="32"/>
          <w:szCs w:val="32"/>
        </w:rPr>
        <w:t xml:space="preserve">в Роздільнянській міській територіальній громаді </w:t>
      </w:r>
    </w:p>
    <w:p w:rsidR="005E4A2F" w:rsidRPr="00DF1577" w:rsidRDefault="005E4A2F" w:rsidP="00DF1577">
      <w:pPr>
        <w:jc w:val="center"/>
        <w:rPr>
          <w:sz w:val="32"/>
          <w:szCs w:val="32"/>
        </w:rPr>
      </w:pPr>
      <w:r w:rsidRPr="00DF1577">
        <w:rPr>
          <w:b/>
          <w:bCs/>
          <w:sz w:val="32"/>
          <w:szCs w:val="32"/>
        </w:rPr>
        <w:t xml:space="preserve">  на 2021-2023 роки</w:t>
      </w:r>
    </w:p>
    <w:p w:rsidR="005E4A2F" w:rsidRPr="00DF1577" w:rsidRDefault="005E4A2F" w:rsidP="00DF1577">
      <w:pPr>
        <w:jc w:val="center"/>
        <w:rPr>
          <w:b/>
          <w:bCs/>
          <w:sz w:val="32"/>
          <w:szCs w:val="32"/>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sz w:val="28"/>
          <w:szCs w:val="28"/>
        </w:rPr>
      </w:pPr>
    </w:p>
    <w:p w:rsidR="005E4A2F" w:rsidRPr="00DF1577" w:rsidRDefault="005E4A2F" w:rsidP="00DF1577">
      <w:pPr>
        <w:jc w:val="center"/>
        <w:rPr>
          <w:b/>
        </w:rPr>
        <w:sectPr w:rsidR="005E4A2F" w:rsidRPr="00DF1577" w:rsidSect="00EE4D65">
          <w:headerReference w:type="even" r:id="rId8"/>
          <w:headerReference w:type="default" r:id="rId9"/>
          <w:footerReference w:type="even" r:id="rId10"/>
          <w:footerReference w:type="default" r:id="rId11"/>
          <w:pgSz w:w="11906" w:h="16838" w:code="9"/>
          <w:pgMar w:top="540" w:right="851" w:bottom="1079" w:left="1701" w:header="902" w:footer="567" w:gutter="0"/>
          <w:pgNumType w:start="1"/>
          <w:cols w:space="708"/>
          <w:titlePg/>
          <w:docGrid w:linePitch="360"/>
        </w:sectPr>
      </w:pPr>
    </w:p>
    <w:p w:rsidR="005E4A2F" w:rsidRPr="00DF1577" w:rsidRDefault="005E4A2F" w:rsidP="00DF1577">
      <w:pPr>
        <w:jc w:val="center"/>
        <w:rPr>
          <w:b/>
        </w:rPr>
      </w:pPr>
    </w:p>
    <w:p w:rsidR="005E4A2F" w:rsidRPr="00DF1577" w:rsidRDefault="005E4A2F" w:rsidP="00DF1577">
      <w:pPr>
        <w:jc w:val="center"/>
        <w:rPr>
          <w:b/>
        </w:rPr>
      </w:pPr>
    </w:p>
    <w:p w:rsidR="005E4A2F" w:rsidRPr="00DF1577" w:rsidRDefault="005E4A2F" w:rsidP="00DF1577">
      <w:pPr>
        <w:jc w:val="center"/>
        <w:rPr>
          <w:b/>
        </w:rPr>
      </w:pPr>
      <w:r w:rsidRPr="00DF1577">
        <w:rPr>
          <w:b/>
        </w:rPr>
        <w:t>1. Визначення  проблем,  на розв’язання яких спрямована Програма</w:t>
      </w:r>
    </w:p>
    <w:p w:rsidR="005E4A2F" w:rsidRPr="00DF1577" w:rsidRDefault="005E4A2F" w:rsidP="00DF1577"/>
    <w:p w:rsidR="005E4A2F" w:rsidRPr="00DF1577" w:rsidRDefault="005E4A2F" w:rsidP="00DF1577">
      <w:pPr>
        <w:sectPr w:rsidR="005E4A2F" w:rsidRPr="00DF1577" w:rsidSect="00642CDB">
          <w:type w:val="continuous"/>
          <w:pgSz w:w="11906" w:h="16838" w:code="9"/>
          <w:pgMar w:top="899" w:right="851" w:bottom="1079" w:left="1701" w:header="902" w:footer="567" w:gutter="0"/>
          <w:pgNumType w:start="1"/>
          <w:cols w:space="708"/>
          <w:titlePg/>
          <w:docGrid w:linePitch="360"/>
        </w:sectPr>
      </w:pPr>
    </w:p>
    <w:p w:rsidR="005E4A2F" w:rsidRPr="00DF1577" w:rsidRDefault="005E4A2F" w:rsidP="00DF1577">
      <w:pPr>
        <w:jc w:val="both"/>
      </w:pPr>
      <w:r w:rsidRPr="00DF1577">
        <w:tab/>
        <w:t>Фізична культура і спорт є складовими частинами виховного процесу дітей, молоді і повноцінного життя дорослого населення. Основне її призначення – зміцнення здоров’я, підвищення фізичних та функціональних можливостей організму людини, забезпечення здорового дозвілля, утвердження авторитету Роздільнянської міської територіальної громади в області та в Україні.</w:t>
      </w:r>
    </w:p>
    <w:p w:rsidR="005E4A2F" w:rsidRPr="00DF1577" w:rsidRDefault="005E4A2F" w:rsidP="00DF1577">
      <w:pPr>
        <w:ind w:firstLine="709"/>
        <w:jc w:val="both"/>
      </w:pPr>
      <w:r w:rsidRPr="00DF1577">
        <w:t>В Роздільнянській міській територіальній громаді проживає 33116 осіб, з  них       учнів загальноосвітніх шкіл - 3874 особи, молоді віком від 14 до 35 років - 11 179 осіб.</w:t>
      </w:r>
    </w:p>
    <w:p w:rsidR="005E4A2F" w:rsidRPr="00DF1577" w:rsidRDefault="005E4A2F" w:rsidP="00DF1577">
      <w:pPr>
        <w:ind w:firstLine="709"/>
        <w:jc w:val="both"/>
      </w:pPr>
      <w:r w:rsidRPr="00DF1577">
        <w:t>Відповідно до рішення сесії Роздільнянської міської ради                                               від 23 грудня 2019 року  № 2356-VII «</w:t>
      </w:r>
      <w:r w:rsidRPr="00DF1577">
        <w:rPr>
          <w:rFonts w:eastAsia="Times New Roman,Bold"/>
        </w:rPr>
        <w:t xml:space="preserve">Про затвердження Стратегії соціально-економічного розвитку м. Роздільна з перспективою створення Роздільнянської ОТГ до 2025 року»  однією з операційних цілей </w:t>
      </w:r>
      <w:r w:rsidRPr="00DF1577">
        <w:t xml:space="preserve">та завдань громади по четвертому пріоритету </w:t>
      </w:r>
      <w:r w:rsidRPr="00DF1577">
        <w:rPr>
          <w:rFonts w:eastAsia="Times New Roman,Bold"/>
        </w:rPr>
        <w:t xml:space="preserve">«Соціальний захист та безпечні умови життєдіяльності» є розвиток здорового способу життя </w:t>
      </w:r>
      <w:r w:rsidRPr="00DF1577">
        <w:t>шляхом:</w:t>
      </w:r>
    </w:p>
    <w:p w:rsidR="005E4A2F" w:rsidRPr="00DF1577" w:rsidRDefault="005E4A2F" w:rsidP="00DF1577">
      <w:pPr>
        <w:ind w:firstLine="709"/>
        <w:jc w:val="both"/>
      </w:pPr>
    </w:p>
    <w:p w:rsidR="005E4A2F" w:rsidRPr="00DF1577" w:rsidRDefault="005E4A2F" w:rsidP="00DF1577">
      <w:pPr>
        <w:numPr>
          <w:ilvl w:val="0"/>
          <w:numId w:val="8"/>
        </w:numPr>
        <w:jc w:val="both"/>
      </w:pPr>
      <w:r w:rsidRPr="00DF1577">
        <w:t>створення розвиненої інфраструктури для заняття спортом і активного відпочинку для всіх верств населення;</w:t>
      </w:r>
    </w:p>
    <w:p w:rsidR="005E4A2F" w:rsidRPr="00DF1577" w:rsidRDefault="005E4A2F" w:rsidP="00DF1577">
      <w:pPr>
        <w:numPr>
          <w:ilvl w:val="0"/>
          <w:numId w:val="8"/>
        </w:numPr>
        <w:jc w:val="both"/>
      </w:pPr>
      <w:r w:rsidRPr="00DF1577">
        <w:t>проведення спортивних змагань різних рівнів і залучення до занять фізичною культурою та спортом різних верств населення.</w:t>
      </w:r>
    </w:p>
    <w:p w:rsidR="005E4A2F" w:rsidRPr="00DF1577" w:rsidRDefault="005E4A2F" w:rsidP="00DF1577">
      <w:pPr>
        <w:ind w:left="360"/>
        <w:jc w:val="both"/>
      </w:pPr>
    </w:p>
    <w:p w:rsidR="005E4A2F" w:rsidRPr="00DF1577" w:rsidRDefault="005E4A2F" w:rsidP="00DF1577">
      <w:pPr>
        <w:ind w:firstLine="708"/>
        <w:jc w:val="both"/>
      </w:pPr>
      <w:r w:rsidRPr="00DF1577">
        <w:t>Реалізація державної політики та зусилля місцевої влади та активістів протягом останніх років обумовила певні позитивні зміни у сфері фізичної культури та спорту. Зокрема, на території Роздільнянської міської територіальної громади функціонують:</w:t>
      </w:r>
    </w:p>
    <w:p w:rsidR="005E4A2F" w:rsidRPr="00DF1577" w:rsidRDefault="005E4A2F" w:rsidP="00DF1577">
      <w:pPr>
        <w:ind w:firstLine="708"/>
        <w:jc w:val="both"/>
      </w:pPr>
    </w:p>
    <w:p w:rsidR="005E4A2F" w:rsidRPr="00DF1577" w:rsidRDefault="005E4A2F" w:rsidP="00DF1577">
      <w:pPr>
        <w:numPr>
          <w:ilvl w:val="0"/>
          <w:numId w:val="6"/>
        </w:numPr>
        <w:jc w:val="both"/>
      </w:pPr>
      <w:r w:rsidRPr="00DF1577">
        <w:t>комунальний заклад «Роздільнянський стадіон «Спартак» (займається організацією та проведенням змагань з таких видів спорту: баскетбол, волейбол, волейбол пляжний,  гандбол, боротьба вільна, гирьовий спорт, легкоатлетичний крос, міні-футбол, теніс настільний, шашки, шахи);</w:t>
      </w:r>
    </w:p>
    <w:p w:rsidR="005E4A2F" w:rsidRPr="00DF1577" w:rsidRDefault="005E4A2F" w:rsidP="00DF1577">
      <w:pPr>
        <w:numPr>
          <w:ilvl w:val="0"/>
          <w:numId w:val="6"/>
        </w:numPr>
        <w:jc w:val="both"/>
      </w:pPr>
      <w:r w:rsidRPr="00DF1577">
        <w:t>комунальний заклад «Роздільнянська дитячо-юнацька спортивна школа» (доступні секції з футболу, волейболу, волейболу пляжного, дзюдо, футзалу та гандболу, з них 6 груп початкової підготовки та 16 груп базової підготовки. Всього у закладі навчається 393 спортсмени. Впродовж 2020 року підготовлено 127 масових розрядників. У школі проходили навчання 4 учасники Європейських змагань;</w:t>
      </w:r>
    </w:p>
    <w:p w:rsidR="005E4A2F" w:rsidRPr="00DF1577" w:rsidRDefault="005E4A2F" w:rsidP="00DF1577">
      <w:pPr>
        <w:numPr>
          <w:ilvl w:val="0"/>
          <w:numId w:val="6"/>
        </w:numPr>
        <w:jc w:val="both"/>
      </w:pPr>
      <w:r w:rsidRPr="00DF1577">
        <w:t xml:space="preserve">громадські організації спортивного спрямування: «Футбольний клуб «Роздільна», «Федерація самбо та спортивних єдиноборств», районний спортивний клуб «Олімпійські надії», «Футбольний клуб «Єреміївський», «Футбольний клуб «Карпово» (займаються спортом 158 осіб);  </w:t>
      </w:r>
      <w:r w:rsidRPr="00DF1577">
        <w:tab/>
      </w:r>
    </w:p>
    <w:p w:rsidR="005E4A2F" w:rsidRPr="00DF1577" w:rsidRDefault="005E4A2F" w:rsidP="00DF1577">
      <w:pPr>
        <w:numPr>
          <w:ilvl w:val="0"/>
          <w:numId w:val="6"/>
        </w:numPr>
        <w:jc w:val="both"/>
      </w:pPr>
      <w:r w:rsidRPr="00DF1577">
        <w:t>громадські організації, які у плані роботи передбачають проведення окремих спортивних заходів («Громада Роздільнянщини», «Роздільнянська районна організація осіб з інвалідністю», «Українська спілка ветеранів Афганістану»).</w:t>
      </w:r>
      <w:r w:rsidRPr="00DF1577">
        <w:tab/>
      </w:r>
      <w:r w:rsidRPr="00DF1577">
        <w:tab/>
      </w:r>
      <w:r w:rsidRPr="00DF1577">
        <w:tab/>
      </w:r>
      <w:r w:rsidRPr="00DF1577">
        <w:tab/>
      </w:r>
    </w:p>
    <w:p w:rsidR="005E4A2F" w:rsidRPr="00DF1577" w:rsidRDefault="005E4A2F" w:rsidP="00DF1577">
      <w:pPr>
        <w:jc w:val="both"/>
      </w:pPr>
      <w:r w:rsidRPr="00DF1577">
        <w:tab/>
        <w:t>У сфері фізичної культури та спорту в Роздільнянській міській територіальній громаді працює 60 осіб.</w:t>
      </w:r>
      <w:r w:rsidRPr="00DF1577">
        <w:tab/>
      </w:r>
    </w:p>
    <w:p w:rsidR="005E4A2F" w:rsidRPr="00DF1577" w:rsidRDefault="005E4A2F" w:rsidP="00DF1577">
      <w:pPr>
        <w:jc w:val="both"/>
      </w:pPr>
      <w:r w:rsidRPr="00DF1577">
        <w:tab/>
      </w:r>
      <w:r w:rsidRPr="00DF1577">
        <w:tab/>
      </w:r>
      <w:r w:rsidRPr="00DF1577">
        <w:tab/>
      </w:r>
      <w:r w:rsidRPr="00DF1577">
        <w:rPr>
          <w:lang w:val="ru-RU"/>
        </w:rPr>
        <w:t>.</w:t>
      </w:r>
    </w:p>
    <w:p w:rsidR="005E4A2F" w:rsidRPr="00DF1577" w:rsidRDefault="005E4A2F" w:rsidP="00DF1577">
      <w:pPr>
        <w:ind w:firstLine="360"/>
        <w:jc w:val="both"/>
      </w:pPr>
      <w:r w:rsidRPr="00DF1577">
        <w:tab/>
        <w:t xml:space="preserve">Таким чином, збережена матеріально-технічна база, зростає кількість активної молоді в спортивні сфері. </w:t>
      </w:r>
    </w:p>
    <w:p w:rsidR="005E4A2F" w:rsidRPr="00DF1577" w:rsidRDefault="005E4A2F" w:rsidP="00DF1577">
      <w:pPr>
        <w:ind w:firstLine="360"/>
        <w:jc w:val="both"/>
      </w:pPr>
      <w:r w:rsidRPr="00DF1577">
        <w:tab/>
        <w:t>Але водночас відсоток охоплення населення фізкультурно-оздоровчими та спортивними послугами складає 15 відсотків (загальноукраїнський показник становить               21 відсоток).</w:t>
      </w:r>
    </w:p>
    <w:p w:rsidR="005E4A2F" w:rsidRPr="00DF1577" w:rsidRDefault="005E4A2F" w:rsidP="00DF1577">
      <w:pPr>
        <w:ind w:firstLine="360"/>
        <w:jc w:val="both"/>
      </w:pPr>
    </w:p>
    <w:p w:rsidR="005E4A2F" w:rsidRPr="00DF1577" w:rsidRDefault="005E4A2F" w:rsidP="00DF1577">
      <w:pPr>
        <w:ind w:firstLine="360"/>
        <w:jc w:val="both"/>
      </w:pPr>
    </w:p>
    <w:p w:rsidR="005E4A2F" w:rsidRPr="00DF1577" w:rsidRDefault="005E4A2F" w:rsidP="00DF1577">
      <w:pPr>
        <w:ind w:firstLine="360"/>
        <w:jc w:val="both"/>
      </w:pPr>
      <w:r w:rsidRPr="00DF1577">
        <w:tab/>
        <w:t xml:space="preserve">Рівень розвитку фізичної культури і спорту на території громади не забезпечує оптимальної рухової активності кожного мешканця впродовж усього життя, профілактики захворювань та фізичної реабілітації. Спортивна інфраструктура не здатна задовольнити потреби населення в щоденній руховій активності відповідно до фізіологічних потреб, у тому числі осіб з обмеженими фізичними можливостями. </w:t>
      </w:r>
    </w:p>
    <w:p w:rsidR="005E4A2F" w:rsidRPr="00DF1577" w:rsidRDefault="005E4A2F" w:rsidP="00DF1577">
      <w:pPr>
        <w:ind w:firstLine="360"/>
        <w:jc w:val="both"/>
      </w:pPr>
    </w:p>
    <w:p w:rsidR="005E4A2F" w:rsidRPr="00DF1577" w:rsidRDefault="005E4A2F" w:rsidP="00DF1577">
      <w:pPr>
        <w:ind w:firstLine="360"/>
        <w:jc w:val="both"/>
      </w:pPr>
      <w:r w:rsidRPr="00DF1577">
        <w:tab/>
        <w:t>Проведений аналіз свідчить про існування проблем щодо зміцнення здоров’я населення Роздільнянської міської територіальної громади, залучення різних верств населення до занять фізичною культурою і спортом. Викликає занепокоєння погіршення здоров'я дітей та підлітків. Як і раніше, значна їх кількість має суттєві відхилення у фізичному розвитку та стані здоров'я. Ситуація загострюється через популярність у молодіжному середовищі таких привабливих видів нефізичної діяльності, як ігрові автомати, комп'ютерні ігри, надмірно тривале користування мобільними телефонами. У зв'язку з відсутністю традицій здорового та активного дозвілля гострими проблемами є розповсюдження серед молоді шкідливих звичок (тютюнопаління, вживання спиртних напоїв, наркотичних речовин тощо). У даний час 10 неповнолітніх мешканців територіальної громади перебувають на обліку дітей, схильних до правопорушень,                  32 дитини проживають у сім’ях, які опинилась у складних життєвих обставинах. Фізична культура і спорт є одним з дієвих шляхів їх становлення та самореалізації.</w:t>
      </w:r>
    </w:p>
    <w:p w:rsidR="005E4A2F" w:rsidRPr="00DF1577" w:rsidRDefault="005E4A2F" w:rsidP="00DF1577">
      <w:pPr>
        <w:ind w:firstLine="360"/>
        <w:jc w:val="both"/>
      </w:pPr>
    </w:p>
    <w:p w:rsidR="005E4A2F" w:rsidRPr="00DF1577" w:rsidRDefault="005E4A2F" w:rsidP="00DF1577">
      <w:pPr>
        <w:ind w:firstLine="360"/>
        <w:jc w:val="both"/>
      </w:pPr>
      <w:r w:rsidRPr="00DF1577">
        <w:tab/>
        <w:t>Роздільнянською міською територіальною громадою протягом 2016-2020 років розпочато створення сталих традицій та мотивацій щодо фізичного виховання і масового спорту як важливого чинника фізичного та соціального благополуччя, поліпшення стану здоров’я, ведення здорового способу життя і подовження його тривалості. Проводиться значна робота щодо збільшення кількості та покращення якості проведення спортивно-масових заходів на території міської ради.</w:t>
      </w:r>
    </w:p>
    <w:p w:rsidR="005E4A2F" w:rsidRPr="00DF1577" w:rsidRDefault="005E4A2F" w:rsidP="00DF1577">
      <w:pPr>
        <w:ind w:firstLine="720"/>
        <w:jc w:val="both"/>
      </w:pPr>
    </w:p>
    <w:p w:rsidR="005E4A2F" w:rsidRPr="00DF1577" w:rsidRDefault="005E4A2F" w:rsidP="00DF1577">
      <w:pPr>
        <w:ind w:firstLine="900"/>
        <w:jc w:val="both"/>
      </w:pPr>
    </w:p>
    <w:p w:rsidR="005E4A2F" w:rsidRPr="00DF1577" w:rsidRDefault="005E4A2F" w:rsidP="00DF1577">
      <w:pPr>
        <w:numPr>
          <w:ilvl w:val="0"/>
          <w:numId w:val="3"/>
        </w:numPr>
        <w:jc w:val="center"/>
        <w:rPr>
          <w:b/>
        </w:rPr>
      </w:pPr>
      <w:r w:rsidRPr="00DF1577">
        <w:rPr>
          <w:b/>
        </w:rPr>
        <w:t>Мета Програми</w:t>
      </w:r>
    </w:p>
    <w:p w:rsidR="005E4A2F" w:rsidRPr="00DF1577" w:rsidRDefault="005E4A2F" w:rsidP="00DF1577">
      <w:pPr>
        <w:ind w:firstLine="720"/>
        <w:jc w:val="both"/>
      </w:pPr>
    </w:p>
    <w:p w:rsidR="005E4A2F" w:rsidRPr="00DF1577" w:rsidRDefault="005E4A2F" w:rsidP="00DF1577">
      <w:pPr>
        <w:ind w:firstLine="720"/>
        <w:jc w:val="both"/>
      </w:pPr>
      <w:r w:rsidRPr="00DF1577">
        <w:t>Мета Програми полягає у створенні умов для залучення широких верств населення до систематичних занять фізичною культурою та масовим спортом, популяризації здорового способу життя та сприяння розвитку фізкультурно-спортивної реабілітації, а також максимальної реалізації здібностей обдарованої молоді.</w:t>
      </w:r>
    </w:p>
    <w:p w:rsidR="005E4A2F" w:rsidRPr="00DF1577" w:rsidRDefault="005E4A2F" w:rsidP="00DF1577">
      <w:pPr>
        <w:jc w:val="both"/>
      </w:pPr>
    </w:p>
    <w:p w:rsidR="005E4A2F" w:rsidRPr="00DF1577" w:rsidRDefault="005E4A2F" w:rsidP="00DF1577">
      <w:pPr>
        <w:jc w:val="both"/>
      </w:pPr>
    </w:p>
    <w:p w:rsidR="005E4A2F" w:rsidRPr="00DF1577" w:rsidRDefault="005E4A2F" w:rsidP="00DF1577">
      <w:pPr>
        <w:numPr>
          <w:ilvl w:val="0"/>
          <w:numId w:val="3"/>
        </w:numPr>
        <w:jc w:val="center"/>
        <w:rPr>
          <w:b/>
        </w:rPr>
      </w:pPr>
      <w:r w:rsidRPr="00DF1577">
        <w:rPr>
          <w:b/>
        </w:rPr>
        <w:t>Шляхи і способи розв’язання проблеми</w:t>
      </w:r>
    </w:p>
    <w:p w:rsidR="005E4A2F" w:rsidRPr="00DF1577" w:rsidRDefault="005E4A2F" w:rsidP="00DF1577">
      <w:pPr>
        <w:jc w:val="center"/>
        <w:rPr>
          <w:b/>
        </w:rPr>
      </w:pPr>
    </w:p>
    <w:p w:rsidR="005E4A2F" w:rsidRPr="00DF1577" w:rsidRDefault="005E4A2F" w:rsidP="00DF1577">
      <w:pPr>
        <w:ind w:firstLine="720"/>
        <w:jc w:val="both"/>
      </w:pPr>
      <w:r w:rsidRPr="00DF1577">
        <w:t>Розв’язання проблем  та досягнення мети здійснюватиметься, зокрема, шляхом:</w:t>
      </w:r>
    </w:p>
    <w:p w:rsidR="005E4A2F" w:rsidRPr="00DF1577" w:rsidRDefault="005E4A2F" w:rsidP="00DF1577">
      <w:pPr>
        <w:numPr>
          <w:ilvl w:val="1"/>
          <w:numId w:val="3"/>
        </w:numPr>
        <w:jc w:val="both"/>
      </w:pPr>
      <w:r w:rsidRPr="00DF1577">
        <w:t>розвиток спортивної інфраструктури у територіальній громаді, розширення мережі спортивних об’єктів</w:t>
      </w:r>
    </w:p>
    <w:p w:rsidR="005E4A2F" w:rsidRPr="00DF1577" w:rsidRDefault="005E4A2F" w:rsidP="00DF1577">
      <w:pPr>
        <w:numPr>
          <w:ilvl w:val="1"/>
          <w:numId w:val="3"/>
        </w:numPr>
        <w:jc w:val="both"/>
      </w:pPr>
      <w:r w:rsidRPr="00DF1577">
        <w:t>створення умов для розвитку регулярної рухової активності різних верств населення для зміцнення здоров’я з урахуванням інтересів, побажань, здібностей та індивідуальних особливостей кожного;</w:t>
      </w:r>
    </w:p>
    <w:p w:rsidR="005E4A2F" w:rsidRPr="00DF1577" w:rsidRDefault="005E4A2F" w:rsidP="00DF1577">
      <w:pPr>
        <w:numPr>
          <w:ilvl w:val="1"/>
          <w:numId w:val="3"/>
        </w:numPr>
        <w:jc w:val="both"/>
      </w:pPr>
      <w:r w:rsidRPr="00DF1577">
        <w:t>взаємодії з громадськими організаціями фізкультурно-спортивної спрямованості та іншими суб’єктами сфери фізичної культури і спорту;</w:t>
      </w:r>
    </w:p>
    <w:p w:rsidR="005E4A2F" w:rsidRPr="00DF1577" w:rsidRDefault="005E4A2F" w:rsidP="00DF1577">
      <w:pPr>
        <w:numPr>
          <w:ilvl w:val="1"/>
          <w:numId w:val="3"/>
        </w:numPr>
        <w:jc w:val="both"/>
      </w:pPr>
      <w:r w:rsidRPr="00DF1577">
        <w:t>врегулювання системи розвитку матеріально-технічної бази спорту.</w:t>
      </w:r>
    </w:p>
    <w:p w:rsidR="005E4A2F" w:rsidRPr="00DF1577" w:rsidRDefault="005E4A2F" w:rsidP="00DF1577">
      <w:pPr>
        <w:ind w:firstLine="567"/>
        <w:jc w:val="both"/>
      </w:pPr>
    </w:p>
    <w:p w:rsidR="005E4A2F" w:rsidRPr="00DF1577" w:rsidRDefault="005E4A2F" w:rsidP="00DF1577">
      <w:pPr>
        <w:ind w:firstLine="567"/>
        <w:jc w:val="both"/>
      </w:pPr>
    </w:p>
    <w:p w:rsidR="005E4A2F" w:rsidRPr="00DF1577" w:rsidRDefault="005E4A2F" w:rsidP="00DF1577">
      <w:pPr>
        <w:numPr>
          <w:ilvl w:val="0"/>
          <w:numId w:val="3"/>
        </w:numPr>
        <w:jc w:val="center"/>
        <w:rPr>
          <w:b/>
        </w:rPr>
      </w:pPr>
      <w:r w:rsidRPr="00DF1577">
        <w:rPr>
          <w:b/>
        </w:rPr>
        <w:t>Строки та етапи виконання Програми</w:t>
      </w:r>
    </w:p>
    <w:p w:rsidR="005E4A2F" w:rsidRPr="00DF1577" w:rsidRDefault="005E4A2F" w:rsidP="00DF1577">
      <w:pPr>
        <w:ind w:left="360"/>
        <w:rPr>
          <w:b/>
        </w:rPr>
      </w:pPr>
    </w:p>
    <w:p w:rsidR="005E4A2F" w:rsidRPr="00DF1577" w:rsidRDefault="005E4A2F" w:rsidP="00DF1577">
      <w:pPr>
        <w:ind w:left="360"/>
      </w:pPr>
      <w:r w:rsidRPr="00DF1577">
        <w:t>Програма реалізовується в один етап протягом 2021-2023 років.</w:t>
      </w:r>
    </w:p>
    <w:p w:rsidR="005E4A2F" w:rsidRPr="00DF1577" w:rsidRDefault="005E4A2F" w:rsidP="00DF1577">
      <w:pPr>
        <w:tabs>
          <w:tab w:val="left" w:pos="0"/>
        </w:tabs>
        <w:ind w:left="360"/>
        <w:rPr>
          <w:b/>
        </w:rPr>
      </w:pPr>
    </w:p>
    <w:p w:rsidR="005E4A2F" w:rsidRPr="00DF1577" w:rsidRDefault="005E4A2F" w:rsidP="00DF1577">
      <w:pPr>
        <w:tabs>
          <w:tab w:val="left" w:pos="0"/>
        </w:tabs>
        <w:ind w:left="360"/>
        <w:rPr>
          <w:b/>
        </w:rPr>
        <w:sectPr w:rsidR="005E4A2F" w:rsidRPr="00DF1577" w:rsidSect="00642CDB">
          <w:type w:val="continuous"/>
          <w:pgSz w:w="11906" w:h="16838" w:code="9"/>
          <w:pgMar w:top="540" w:right="851" w:bottom="1079" w:left="1701" w:header="902" w:footer="567" w:gutter="0"/>
          <w:pgNumType w:start="1"/>
          <w:cols w:space="708"/>
          <w:titlePg/>
          <w:docGrid w:linePitch="360"/>
        </w:sectPr>
      </w:pPr>
    </w:p>
    <w:p w:rsidR="005E4A2F" w:rsidRPr="00DF1577" w:rsidRDefault="005E4A2F" w:rsidP="00DF1577">
      <w:pPr>
        <w:tabs>
          <w:tab w:val="left" w:pos="0"/>
        </w:tabs>
        <w:ind w:left="360"/>
        <w:jc w:val="center"/>
        <w:rPr>
          <w:b/>
        </w:rPr>
      </w:pPr>
    </w:p>
    <w:p w:rsidR="005E4A2F" w:rsidRPr="00DF1577" w:rsidRDefault="005E4A2F" w:rsidP="00DF1577">
      <w:pPr>
        <w:numPr>
          <w:ilvl w:val="0"/>
          <w:numId w:val="3"/>
        </w:numPr>
        <w:tabs>
          <w:tab w:val="left" w:pos="0"/>
        </w:tabs>
        <w:jc w:val="center"/>
        <w:rPr>
          <w:b/>
        </w:rPr>
        <w:sectPr w:rsidR="005E4A2F" w:rsidRPr="00DF1577" w:rsidSect="001F47DC">
          <w:type w:val="continuous"/>
          <w:pgSz w:w="11906" w:h="16838" w:code="9"/>
          <w:pgMar w:top="899" w:right="851" w:bottom="1079" w:left="1701" w:header="902" w:footer="567" w:gutter="0"/>
          <w:pgNumType w:start="1"/>
          <w:cols w:space="708"/>
          <w:titlePg/>
          <w:docGrid w:linePitch="360"/>
        </w:sectPr>
      </w:pPr>
    </w:p>
    <w:p w:rsidR="005E4A2F" w:rsidRPr="00DF1577" w:rsidRDefault="005E4A2F" w:rsidP="00DF1577">
      <w:pPr>
        <w:numPr>
          <w:ilvl w:val="0"/>
          <w:numId w:val="3"/>
        </w:numPr>
        <w:tabs>
          <w:tab w:val="left" w:pos="0"/>
        </w:tabs>
        <w:jc w:val="center"/>
        <w:rPr>
          <w:b/>
        </w:rPr>
        <w:sectPr w:rsidR="005E4A2F" w:rsidRPr="00DF1577" w:rsidSect="00702C8A">
          <w:type w:val="continuous"/>
          <w:pgSz w:w="11906" w:h="16838" w:code="9"/>
          <w:pgMar w:top="899" w:right="851" w:bottom="1079" w:left="1701" w:header="902" w:footer="567" w:gutter="0"/>
          <w:pgNumType w:start="1"/>
          <w:cols w:space="708"/>
          <w:titlePg/>
          <w:docGrid w:linePitch="360"/>
        </w:sectPr>
      </w:pPr>
      <w:r w:rsidRPr="00DF1577">
        <w:rPr>
          <w:b/>
        </w:rPr>
        <w:t>Напрями діяльності, завдання і заходи Програми</w:t>
      </w:r>
    </w:p>
    <w:p w:rsidR="005E4A2F" w:rsidRPr="00DF1577" w:rsidRDefault="005E4A2F" w:rsidP="00DF1577">
      <w:pPr>
        <w:tabs>
          <w:tab w:val="left" w:pos="0"/>
        </w:tabs>
        <w:jc w:val="center"/>
        <w:rPr>
          <w:b/>
        </w:rPr>
      </w:pPr>
    </w:p>
    <w:p w:rsidR="005E4A2F" w:rsidRPr="00DF1577" w:rsidRDefault="005E4A2F" w:rsidP="00DF1577">
      <w:pPr>
        <w:spacing w:before="100" w:beforeAutospacing="1" w:after="100" w:afterAutospacing="1"/>
        <w:ind w:left="57" w:firstLine="567"/>
        <w:jc w:val="both"/>
      </w:pPr>
      <w:r w:rsidRPr="00DF1577">
        <w:t>До напрямів діяльності Програми належать:</w:t>
      </w:r>
    </w:p>
    <w:p w:rsidR="005E4A2F" w:rsidRPr="00DF1577" w:rsidRDefault="005E4A2F" w:rsidP="00DF1577">
      <w:pPr>
        <w:spacing w:before="100" w:beforeAutospacing="1" w:after="100" w:afterAutospacing="1"/>
        <w:ind w:left="57" w:firstLine="567"/>
        <w:jc w:val="both"/>
      </w:pPr>
      <w:r w:rsidRPr="00DF1577">
        <w:t>1. Пропаганда здорового способу життя, зміцнення іміджу Роздільнянської міської ради як значного спортивного центру.</w:t>
      </w:r>
    </w:p>
    <w:p w:rsidR="005E4A2F" w:rsidRPr="00DF1577" w:rsidRDefault="005E4A2F" w:rsidP="00DF1577">
      <w:pPr>
        <w:spacing w:before="100" w:beforeAutospacing="1" w:after="100" w:afterAutospacing="1"/>
        <w:ind w:left="57" w:firstLine="567"/>
        <w:jc w:val="both"/>
      </w:pPr>
      <w:r w:rsidRPr="00DF1577">
        <w:t>2. Зміцнення матеріально-технічного забезпечення фізкультурно-спортивних об’єктів.</w:t>
      </w:r>
    </w:p>
    <w:p w:rsidR="005E4A2F" w:rsidRPr="00DF1577" w:rsidRDefault="005E4A2F" w:rsidP="00DF1577">
      <w:pPr>
        <w:spacing w:before="100" w:beforeAutospacing="1" w:after="100" w:afterAutospacing="1"/>
        <w:ind w:left="57" w:firstLine="567"/>
        <w:jc w:val="both"/>
      </w:pPr>
      <w:r w:rsidRPr="00DF1577">
        <w:t>3. Фізкультурно-спортивна та оздоровчо-реабілітаційна діяльність.</w:t>
      </w:r>
    </w:p>
    <w:p w:rsidR="005E4A2F" w:rsidRPr="00DF1577" w:rsidRDefault="005E4A2F" w:rsidP="00DF1577">
      <w:pPr>
        <w:spacing w:before="100" w:beforeAutospacing="1" w:after="100" w:afterAutospacing="1"/>
        <w:ind w:left="57" w:firstLine="567"/>
        <w:jc w:val="both"/>
      </w:pPr>
      <w:r w:rsidRPr="00DF1577">
        <w:t>4. Фінансова підтримка громадських організацій фізкультурно-</w:t>
      </w:r>
      <w:r w:rsidRPr="00DF1577">
        <w:rPr>
          <w:lang w:val="ru-RU"/>
        </w:rPr>
        <w:t>спортивного спрямування та спортивних заходів інших громадських організацій</w:t>
      </w:r>
      <w:r w:rsidRPr="00DF1577">
        <w:t>.</w:t>
      </w:r>
    </w:p>
    <w:p w:rsidR="005E4A2F" w:rsidRPr="00DF1577" w:rsidRDefault="005E4A2F" w:rsidP="00DF1577">
      <w:pPr>
        <w:spacing w:before="100" w:beforeAutospacing="1" w:after="100" w:afterAutospacing="1"/>
        <w:ind w:left="57" w:firstLine="567"/>
        <w:jc w:val="both"/>
        <w:rPr>
          <w:lang w:val="ru-RU"/>
        </w:rPr>
      </w:pPr>
      <w:r w:rsidRPr="00DF1577">
        <w:t>Фінансова підтримка надається спортивним організаціям, громадським організаціям фізкультурно-спортивного спрямування, а також іншим громадським організаціям,</w:t>
      </w:r>
      <w:r w:rsidRPr="00DF1577">
        <w:rPr>
          <w:lang w:val="ru-RU"/>
        </w:rPr>
        <w:t xml:space="preserve"> які у плані роботи передбачають проведення окремих спортивних заходів. Рішення про надання такої підтримки приймається робочою комісією у складі</w:t>
      </w:r>
      <w:r w:rsidRPr="00DF1577">
        <w:rPr>
          <w:bCs/>
          <w:iCs/>
        </w:rPr>
        <w:t xml:space="preserve"> заступника міського голови із соціальних питань, начальника фінансового управління</w:t>
      </w:r>
      <w:r w:rsidRPr="00DF1577">
        <w:rPr>
          <w:lang w:val="ru-RU"/>
        </w:rPr>
        <w:t xml:space="preserve">, начальника відділу молоді та спорту Роздільнянської міської ради. Для отримання фінансової підтримки зазначені організації надають Відповідальному виконавцю Програми копії правоустановчих документів, обгрунтування необхідності фінансування та розрахунки потреби у коштах.  </w:t>
      </w:r>
    </w:p>
    <w:p w:rsidR="005E4A2F" w:rsidRPr="00DF1577" w:rsidRDefault="005E4A2F" w:rsidP="00DF1577">
      <w:pPr>
        <w:spacing w:before="100" w:beforeAutospacing="1" w:after="100" w:afterAutospacing="1"/>
        <w:ind w:left="57" w:firstLine="567"/>
        <w:jc w:val="both"/>
      </w:pPr>
      <w:r w:rsidRPr="00DF1577">
        <w:t>Завданнями Програми є:</w:t>
      </w:r>
    </w:p>
    <w:p w:rsidR="005E4A2F" w:rsidRPr="00DF1577" w:rsidRDefault="005E4A2F" w:rsidP="00DF1577">
      <w:pPr>
        <w:tabs>
          <w:tab w:val="left" w:pos="142"/>
        </w:tabs>
      </w:pPr>
      <w:r w:rsidRPr="00DF1577">
        <w:t>- посилити авторитет громади у спортивному русі;</w:t>
      </w:r>
    </w:p>
    <w:p w:rsidR="005E4A2F" w:rsidRPr="00DF1577" w:rsidRDefault="005E4A2F" w:rsidP="00DF1577">
      <w:pPr>
        <w:tabs>
          <w:tab w:val="left" w:pos="142"/>
        </w:tabs>
      </w:pPr>
    </w:p>
    <w:p w:rsidR="005E4A2F" w:rsidRPr="00DF1577" w:rsidRDefault="005E4A2F" w:rsidP="00DF1577">
      <w:pPr>
        <w:tabs>
          <w:tab w:val="left" w:pos="142"/>
        </w:tabs>
      </w:pPr>
      <w:r w:rsidRPr="00DF1577">
        <w:t>- задовольнити потреби населення в отриманні фізкультурно-спортивних послуг;</w:t>
      </w:r>
    </w:p>
    <w:p w:rsidR="005E4A2F" w:rsidRPr="00DF1577" w:rsidRDefault="005E4A2F" w:rsidP="00DF1577">
      <w:pPr>
        <w:tabs>
          <w:tab w:val="left" w:pos="142"/>
        </w:tabs>
      </w:pPr>
    </w:p>
    <w:p w:rsidR="005E4A2F" w:rsidRPr="00DF1577" w:rsidRDefault="005E4A2F" w:rsidP="00DF1577">
      <w:pPr>
        <w:tabs>
          <w:tab w:val="left" w:pos="142"/>
        </w:tabs>
      </w:pPr>
      <w:r w:rsidRPr="00DF1577">
        <w:t>- зміцнити та модернізувати матеріально-технічну базу фізкультурно-спортивної галузі у громаді;</w:t>
      </w:r>
    </w:p>
    <w:p w:rsidR="005E4A2F" w:rsidRPr="00DF1577" w:rsidRDefault="005E4A2F" w:rsidP="00DF1577">
      <w:pPr>
        <w:tabs>
          <w:tab w:val="left" w:pos="142"/>
        </w:tabs>
      </w:pPr>
    </w:p>
    <w:p w:rsidR="005E4A2F" w:rsidRPr="00DF1577" w:rsidRDefault="005E4A2F" w:rsidP="00DF1577">
      <w:pPr>
        <w:tabs>
          <w:tab w:val="left" w:pos="142"/>
        </w:tabs>
      </w:pPr>
      <w:r w:rsidRPr="00DF1577">
        <w:rPr>
          <w:bCs/>
          <w:lang w:val="ru-RU"/>
        </w:rPr>
        <w:t>- р</w:t>
      </w:r>
      <w:r w:rsidRPr="00DF1577">
        <w:rPr>
          <w:bCs/>
        </w:rPr>
        <w:t>озвивати аматорський спорт та спорт ветеранів,</w:t>
      </w:r>
      <w:r w:rsidRPr="00DF1577">
        <w:t xml:space="preserve"> залучати населення до занять фізичною культурою та спортом, виявляти найкращих спортсменів та команди;</w:t>
      </w:r>
    </w:p>
    <w:p w:rsidR="005E4A2F" w:rsidRPr="00DF1577" w:rsidRDefault="005E4A2F" w:rsidP="00DF1577">
      <w:pPr>
        <w:tabs>
          <w:tab w:val="left" w:pos="142"/>
        </w:tabs>
      </w:pPr>
    </w:p>
    <w:p w:rsidR="005E4A2F" w:rsidRPr="00DF1577" w:rsidRDefault="005E4A2F" w:rsidP="00DF1577">
      <w:pPr>
        <w:tabs>
          <w:tab w:val="left" w:pos="142"/>
        </w:tabs>
      </w:pPr>
      <w:r w:rsidRPr="00DF1577">
        <w:t>- підвищити рівень залучення до фізичної культури і спорту дітей та молоді Роздільнян-ської міської територіальної громади;</w:t>
      </w:r>
    </w:p>
    <w:p w:rsidR="005E4A2F" w:rsidRPr="00DF1577" w:rsidRDefault="005E4A2F" w:rsidP="00DF1577">
      <w:pPr>
        <w:tabs>
          <w:tab w:val="left" w:pos="142"/>
        </w:tabs>
      </w:pPr>
    </w:p>
    <w:p w:rsidR="005E4A2F" w:rsidRPr="00DF1577" w:rsidRDefault="005E4A2F" w:rsidP="00DF1577">
      <w:pPr>
        <w:tabs>
          <w:tab w:val="left" w:pos="142"/>
        </w:tabs>
      </w:pPr>
      <w:r w:rsidRPr="00DF1577">
        <w:t>- створити цивілізовані умови для соціальної адаптації та фізкультурно-спортивної реабілітації осіб з обмеженими фізичними можливостями, запровадити різноманітні форми фізкультурно-оздоровчих та спортивних послуг для різних груп населення;</w:t>
      </w:r>
    </w:p>
    <w:p w:rsidR="005E4A2F" w:rsidRPr="00DF1577" w:rsidRDefault="005E4A2F" w:rsidP="00DF1577">
      <w:pPr>
        <w:tabs>
          <w:tab w:val="left" w:pos="142"/>
        </w:tabs>
      </w:pPr>
    </w:p>
    <w:p w:rsidR="005E4A2F" w:rsidRPr="00DF1577" w:rsidRDefault="005E4A2F" w:rsidP="00DF1577">
      <w:pPr>
        <w:tabs>
          <w:tab w:val="left" w:pos="142"/>
        </w:tabs>
      </w:pPr>
      <w:r w:rsidRPr="00DF1577">
        <w:t>- поліпшити матеріально-технічне, фінансове, інформаційне забезпечення сфери фізичної культури і спорту.</w:t>
      </w:r>
    </w:p>
    <w:p w:rsidR="005E4A2F" w:rsidRPr="00DF1577" w:rsidRDefault="005E4A2F" w:rsidP="00DF1577">
      <w:pPr>
        <w:tabs>
          <w:tab w:val="left" w:pos="142"/>
        </w:tabs>
      </w:pPr>
    </w:p>
    <w:p w:rsidR="005E4A2F" w:rsidRPr="00DF1577" w:rsidRDefault="005E4A2F" w:rsidP="00DF1577">
      <w:pPr>
        <w:tabs>
          <w:tab w:val="left" w:pos="0"/>
          <w:tab w:val="left" w:pos="10992"/>
          <w:tab w:val="left" w:pos="11908"/>
          <w:tab w:val="left" w:pos="12824"/>
          <w:tab w:val="left" w:pos="13740"/>
          <w:tab w:val="left" w:pos="14656"/>
        </w:tabs>
        <w:ind w:firstLine="709"/>
        <w:rPr>
          <w:lang w:val="ru-RU"/>
        </w:rPr>
      </w:pPr>
      <w:bookmarkStart w:id="2" w:name="52"/>
      <w:bookmarkEnd w:id="2"/>
      <w:r w:rsidRPr="00DF1577">
        <w:t>Напрями діяльності та заходи Програми наведено в додатку 2.</w:t>
      </w:r>
    </w:p>
    <w:p w:rsidR="005E4A2F" w:rsidRPr="00DF1577" w:rsidRDefault="005E4A2F" w:rsidP="00DF1577">
      <w:pPr>
        <w:tabs>
          <w:tab w:val="left" w:pos="0"/>
          <w:tab w:val="left" w:pos="10992"/>
          <w:tab w:val="left" w:pos="11908"/>
          <w:tab w:val="left" w:pos="12824"/>
          <w:tab w:val="left" w:pos="13740"/>
          <w:tab w:val="left" w:pos="14656"/>
        </w:tabs>
        <w:ind w:firstLine="709"/>
        <w:rPr>
          <w:lang w:val="ru-RU"/>
        </w:rPr>
      </w:pPr>
    </w:p>
    <w:p w:rsidR="005E4A2F" w:rsidRPr="00DF1577" w:rsidRDefault="005E4A2F" w:rsidP="00DF1577">
      <w:pPr>
        <w:tabs>
          <w:tab w:val="left" w:pos="0"/>
          <w:tab w:val="left" w:pos="10992"/>
          <w:tab w:val="left" w:pos="11908"/>
          <w:tab w:val="left" w:pos="12824"/>
          <w:tab w:val="left" w:pos="13740"/>
          <w:tab w:val="left" w:pos="14656"/>
        </w:tabs>
        <w:ind w:firstLine="709"/>
        <w:jc w:val="center"/>
        <w:rPr>
          <w:b/>
          <w:bCs/>
          <w:lang w:val="ru-RU"/>
        </w:rPr>
      </w:pPr>
    </w:p>
    <w:p w:rsidR="005E4A2F" w:rsidRPr="00DF1577" w:rsidRDefault="005E4A2F" w:rsidP="00DF1577">
      <w:pPr>
        <w:tabs>
          <w:tab w:val="left" w:pos="0"/>
          <w:tab w:val="left" w:pos="10992"/>
          <w:tab w:val="left" w:pos="11908"/>
          <w:tab w:val="left" w:pos="12824"/>
          <w:tab w:val="left" w:pos="13740"/>
          <w:tab w:val="left" w:pos="14656"/>
        </w:tabs>
        <w:ind w:firstLine="709"/>
        <w:jc w:val="center"/>
        <w:rPr>
          <w:b/>
          <w:bCs/>
          <w:lang w:val="ru-RU"/>
        </w:rPr>
      </w:pPr>
      <w:r w:rsidRPr="00DF1577">
        <w:rPr>
          <w:b/>
          <w:bCs/>
        </w:rPr>
        <w:t>6. Ресурсне забезпечення Програми</w:t>
      </w:r>
    </w:p>
    <w:p w:rsidR="005E4A2F" w:rsidRPr="00DF1577" w:rsidRDefault="005E4A2F" w:rsidP="00DF1577">
      <w:pPr>
        <w:spacing w:before="100" w:beforeAutospacing="1" w:after="100" w:afterAutospacing="1"/>
        <w:jc w:val="both"/>
      </w:pPr>
      <w:r w:rsidRPr="00DF1577">
        <w:t>            Фінансування Програми здійснюється за рахунок коштів місцевого бюджету, які передбачаються для виконання програм і заходів з розвитку фізичної культури і спорту, а також за рахунок інших джерел, не заборонених законодавством, враховуючи власні ресурси громадських організацій фізкультурно-спортивної спрямованості, підприємств і організацій різних форм власності, вітчизняних та іноземних інвесторів, спонсорів, власні кошти громадян.</w:t>
      </w:r>
    </w:p>
    <w:p w:rsidR="005E4A2F" w:rsidRPr="00DF1577" w:rsidRDefault="005E4A2F" w:rsidP="00DF1577">
      <w:pPr>
        <w:spacing w:before="100" w:beforeAutospacing="1" w:after="100" w:afterAutospacing="1"/>
        <w:ind w:firstLine="708"/>
        <w:jc w:val="both"/>
      </w:pPr>
      <w:r w:rsidRPr="00DF1577">
        <w:t xml:space="preserve">Обсяги видатків місцевого бюджету на виконання Програми щорічно визначаються у межах кошторисних бюджетних призначень на відповідні роки. </w:t>
      </w:r>
    </w:p>
    <w:p w:rsidR="005E4A2F" w:rsidRPr="00DF1577" w:rsidRDefault="005E4A2F" w:rsidP="00DF1577">
      <w:pPr>
        <w:tabs>
          <w:tab w:val="left" w:pos="0"/>
          <w:tab w:val="left" w:pos="10992"/>
          <w:tab w:val="left" w:pos="11908"/>
          <w:tab w:val="left" w:pos="12824"/>
          <w:tab w:val="left" w:pos="13740"/>
          <w:tab w:val="left" w:pos="14656"/>
        </w:tabs>
        <w:ind w:firstLine="720"/>
        <w:jc w:val="both"/>
        <w:rPr>
          <w:b/>
        </w:rPr>
      </w:pPr>
      <w:r w:rsidRPr="00DF1577">
        <w:t>Ресурсне забезпечення Програми наведено в додатку 3.</w:t>
      </w:r>
    </w:p>
    <w:p w:rsidR="005E4A2F" w:rsidRPr="00DF1577" w:rsidRDefault="005E4A2F" w:rsidP="00DF1577">
      <w:pPr>
        <w:tabs>
          <w:tab w:val="left" w:pos="0"/>
        </w:tabs>
        <w:jc w:val="center"/>
        <w:rPr>
          <w:b/>
        </w:rPr>
        <w:sectPr w:rsidR="005E4A2F" w:rsidRPr="00DF1577" w:rsidSect="006476BE">
          <w:type w:val="continuous"/>
          <w:pgSz w:w="11906" w:h="16838" w:code="9"/>
          <w:pgMar w:top="540" w:right="851" w:bottom="1079" w:left="1701" w:header="902" w:footer="567" w:gutter="0"/>
          <w:pgNumType w:start="1"/>
          <w:cols w:space="708"/>
          <w:titlePg/>
          <w:docGrid w:linePitch="360"/>
        </w:sectPr>
      </w:pPr>
    </w:p>
    <w:p w:rsidR="005E4A2F" w:rsidRPr="00DF1577" w:rsidRDefault="005E4A2F" w:rsidP="00DF1577">
      <w:pPr>
        <w:tabs>
          <w:tab w:val="left" w:pos="0"/>
        </w:tabs>
        <w:jc w:val="center"/>
        <w:rPr>
          <w:b/>
        </w:rPr>
      </w:pPr>
    </w:p>
    <w:p w:rsidR="005E4A2F" w:rsidRPr="00DF1577" w:rsidRDefault="005E4A2F" w:rsidP="00DF1577">
      <w:pPr>
        <w:jc w:val="center"/>
        <w:rPr>
          <w:b/>
        </w:rPr>
      </w:pPr>
    </w:p>
    <w:p w:rsidR="005E4A2F" w:rsidRPr="00DF1577" w:rsidRDefault="005E4A2F" w:rsidP="00DF1577">
      <w:pPr>
        <w:jc w:val="center"/>
        <w:rPr>
          <w:b/>
        </w:rPr>
      </w:pPr>
      <w:r w:rsidRPr="00DF1577">
        <w:rPr>
          <w:b/>
        </w:rPr>
        <w:t>7. Координація та контроль за ходом виконання Програми</w:t>
      </w:r>
    </w:p>
    <w:p w:rsidR="005E4A2F" w:rsidRPr="00DF1577" w:rsidRDefault="005E4A2F" w:rsidP="00DF1577">
      <w:pPr>
        <w:jc w:val="center"/>
        <w:rPr>
          <w:b/>
        </w:rPr>
      </w:pPr>
    </w:p>
    <w:p w:rsidR="005E4A2F" w:rsidRPr="00DF1577" w:rsidRDefault="005E4A2F" w:rsidP="00DF1577">
      <w:pPr>
        <w:spacing w:before="100" w:beforeAutospacing="1" w:after="100" w:afterAutospacing="1"/>
        <w:ind w:firstLine="709"/>
        <w:jc w:val="both"/>
        <w:sectPr w:rsidR="005E4A2F" w:rsidRPr="00DF1577" w:rsidSect="00642CDB">
          <w:type w:val="continuous"/>
          <w:pgSz w:w="11906" w:h="16838" w:code="9"/>
          <w:pgMar w:top="540" w:right="851" w:bottom="1079" w:left="1701" w:header="902" w:footer="567" w:gutter="0"/>
          <w:pgNumType w:start="1"/>
          <w:cols w:space="708"/>
          <w:titlePg/>
          <w:docGrid w:linePitch="360"/>
        </w:sectPr>
      </w:pPr>
    </w:p>
    <w:p w:rsidR="005E4A2F" w:rsidRPr="00DF1577" w:rsidRDefault="005E4A2F" w:rsidP="00DF1577">
      <w:pPr>
        <w:spacing w:before="100" w:beforeAutospacing="1" w:after="100" w:afterAutospacing="1"/>
        <w:ind w:firstLine="709"/>
        <w:jc w:val="both"/>
      </w:pPr>
      <w:r w:rsidRPr="00DF1577">
        <w:t>Головним виконавцем і координатором Програми є Відділ молоді та спорту Роздільнянської міської ради. Контроль за виконанням Програми здійснює Роздільнянська міська рада. Відділ молоді та спорту Роздільнянської міської ради щорічно звітує про виконання Програми на сесії Роздільнянської міської ради. Звіт про виконання Програми публікується на офіційному сайті Роздільнянської міської ради.</w:t>
      </w:r>
    </w:p>
    <w:p w:rsidR="005E4A2F" w:rsidRPr="00DF1577" w:rsidRDefault="005E4A2F" w:rsidP="00DF1577">
      <w:pPr>
        <w:spacing w:before="100" w:beforeAutospacing="1" w:after="100" w:afterAutospacing="1"/>
        <w:jc w:val="center"/>
        <w:rPr>
          <w:b/>
          <w:bCs/>
        </w:rPr>
      </w:pPr>
    </w:p>
    <w:p w:rsidR="005E4A2F" w:rsidRPr="00DF1577" w:rsidRDefault="005E4A2F" w:rsidP="00DF1577">
      <w:pPr>
        <w:spacing w:before="100" w:beforeAutospacing="1" w:after="100" w:afterAutospacing="1"/>
        <w:jc w:val="center"/>
      </w:pPr>
      <w:r w:rsidRPr="00DF1577">
        <w:rPr>
          <w:b/>
          <w:bCs/>
        </w:rPr>
        <w:t>8.</w:t>
      </w:r>
      <w:r w:rsidRPr="00DF1577">
        <w:t xml:space="preserve"> </w:t>
      </w:r>
      <w:r w:rsidRPr="00DF1577">
        <w:rPr>
          <w:b/>
          <w:bCs/>
        </w:rPr>
        <w:t>Очікувані результати Програми</w:t>
      </w:r>
    </w:p>
    <w:p w:rsidR="005E4A2F" w:rsidRPr="00DF1577" w:rsidRDefault="005E4A2F" w:rsidP="00DF1577">
      <w:pPr>
        <w:tabs>
          <w:tab w:val="left" w:pos="1080"/>
        </w:tabs>
        <w:spacing w:before="100" w:beforeAutospacing="1" w:after="100" w:afterAutospacing="1"/>
        <w:ind w:firstLine="709"/>
        <w:jc w:val="both"/>
      </w:pPr>
      <w:r w:rsidRPr="00DF1577">
        <w:t>Виконання Програми дасть можливість:</w:t>
      </w:r>
    </w:p>
    <w:p w:rsidR="005E4A2F" w:rsidRPr="00DF1577" w:rsidRDefault="005E4A2F" w:rsidP="00DF1577">
      <w:pPr>
        <w:tabs>
          <w:tab w:val="left" w:pos="1080"/>
        </w:tabs>
        <w:spacing w:before="100" w:beforeAutospacing="1" w:after="100" w:afterAutospacing="1"/>
        <w:ind w:firstLine="720"/>
        <w:jc w:val="both"/>
      </w:pPr>
      <w:r w:rsidRPr="00DF1577">
        <w:t>- запровадити доступні, якісні та різноманітні форми оздоровчих, рекреаційних, реабілітаційних та спортивних послуг для різних груп населення;</w:t>
      </w:r>
    </w:p>
    <w:p w:rsidR="005E4A2F" w:rsidRPr="00DF1577" w:rsidRDefault="005E4A2F" w:rsidP="00DF1577">
      <w:pPr>
        <w:tabs>
          <w:tab w:val="left" w:pos="1080"/>
        </w:tabs>
        <w:spacing w:before="100" w:beforeAutospacing="1" w:after="100" w:afterAutospacing="1"/>
        <w:ind w:firstLine="720"/>
        <w:jc w:val="both"/>
      </w:pPr>
      <w:r w:rsidRPr="00DF1577">
        <w:t xml:space="preserve">- підвищити рівень охоплення громадян, насамперед дітей та молоді, всіма видами фізкультурно-оздоровчої та спортивно-масової роботи; </w:t>
      </w:r>
    </w:p>
    <w:p w:rsidR="005E4A2F" w:rsidRPr="00DF1577" w:rsidRDefault="005E4A2F" w:rsidP="00DF1577">
      <w:pPr>
        <w:spacing w:before="100" w:beforeAutospacing="1" w:after="100" w:afterAutospacing="1"/>
        <w:ind w:firstLine="720"/>
        <w:jc w:val="both"/>
      </w:pPr>
      <w:r w:rsidRPr="00DF1577">
        <w:t>- привести стан спортивних об’єктів громади у відповідність із сучасними стандартами, що надасть змогу забезпечити на спортивних спорудах оптимальний обсяг рухової активності громадян;</w:t>
      </w:r>
    </w:p>
    <w:p w:rsidR="005E4A2F" w:rsidRPr="00DF1577" w:rsidRDefault="005E4A2F" w:rsidP="00DF1577">
      <w:pPr>
        <w:tabs>
          <w:tab w:val="left" w:pos="1080"/>
        </w:tabs>
        <w:spacing w:before="100" w:beforeAutospacing="1" w:after="100" w:afterAutospacing="1"/>
        <w:ind w:firstLine="709"/>
        <w:jc w:val="both"/>
      </w:pPr>
      <w:r w:rsidRPr="00DF1577">
        <w:t>- створити цивілізовані умови для соціальної адаптації та фізкультурно-спортивної реабілітації осіб з обмеженими фізичними можливостями;</w:t>
      </w:r>
    </w:p>
    <w:p w:rsidR="005E4A2F" w:rsidRPr="00DF1577" w:rsidRDefault="005E4A2F" w:rsidP="00DF1577">
      <w:pPr>
        <w:tabs>
          <w:tab w:val="left" w:pos="1080"/>
        </w:tabs>
        <w:spacing w:before="100" w:beforeAutospacing="1"/>
        <w:ind w:firstLine="720"/>
        <w:jc w:val="both"/>
      </w:pPr>
      <w:r w:rsidRPr="00DF1577">
        <w:t>- удосконалити систему підготовки спортсменів, покращити результати виступів спортсменів та збільшити кількість завойованих спортсменами нагород на районних та обласних змаганнях, що сприятиме затвердженню патріотичних почуттів у громадян та підвищенню авторитету Роздільнянської міської ради в обласному та всеукраїнському спортивному співтоваристві.</w:t>
      </w:r>
    </w:p>
    <w:p w:rsidR="005E4A2F" w:rsidRPr="00DF1577" w:rsidRDefault="005E4A2F" w:rsidP="00DF1577">
      <w:pPr>
        <w:tabs>
          <w:tab w:val="left" w:pos="1080"/>
        </w:tabs>
        <w:spacing w:before="100" w:beforeAutospacing="1"/>
        <w:ind w:firstLine="720"/>
        <w:jc w:val="both"/>
        <w:rPr>
          <w:sz w:val="28"/>
          <w:szCs w:val="28"/>
          <w:lang w:val="ru-RU"/>
        </w:rPr>
      </w:pPr>
      <w:r w:rsidRPr="00DF1577">
        <w:t>Перелік та розрахунки результативних, кількісних та якісних показників наведено у додатку 4.</w:t>
      </w:r>
    </w:p>
    <w:p w:rsidR="005E4A2F" w:rsidRPr="00DF1577" w:rsidRDefault="005E4A2F" w:rsidP="00DF1577">
      <w:pPr>
        <w:sectPr w:rsidR="005E4A2F" w:rsidRPr="00DF1577" w:rsidSect="00642CDB">
          <w:type w:val="continuous"/>
          <w:pgSz w:w="11906" w:h="16838" w:code="9"/>
          <w:pgMar w:top="540" w:right="851" w:bottom="1079" w:left="1701" w:header="902" w:footer="567" w:gutter="0"/>
          <w:pgNumType w:start="1"/>
          <w:cols w:space="708"/>
          <w:titlePg/>
          <w:docGrid w:linePitch="360"/>
        </w:sectPr>
      </w:pPr>
    </w:p>
    <w:p w:rsidR="005E4A2F" w:rsidRPr="00DF1577" w:rsidRDefault="005E4A2F" w:rsidP="00DF1577">
      <w:pPr>
        <w:tabs>
          <w:tab w:val="left" w:pos="1260"/>
          <w:tab w:val="left" w:pos="14656"/>
        </w:tabs>
        <w:ind w:left="3060" w:right="-10"/>
      </w:pPr>
      <w:r w:rsidRPr="00DF1577">
        <w:t xml:space="preserve">                                                                                                                                                                                                                                                                                                                      </w:t>
      </w:r>
    </w:p>
    <w:p w:rsidR="005E4A2F" w:rsidRPr="00DF1577" w:rsidRDefault="005E4A2F" w:rsidP="00DF1577">
      <w:pPr>
        <w:tabs>
          <w:tab w:val="left" w:pos="10992"/>
          <w:tab w:val="left" w:pos="11624"/>
          <w:tab w:val="left" w:pos="11908"/>
          <w:tab w:val="left" w:pos="12049"/>
          <w:tab w:val="left" w:pos="14656"/>
        </w:tabs>
        <w:ind w:left="12049" w:right="111"/>
      </w:pPr>
      <w:r w:rsidRPr="00DF1577">
        <w:t>Додаток 2</w:t>
      </w:r>
    </w:p>
    <w:p w:rsidR="005E4A2F" w:rsidRPr="00DF1577" w:rsidRDefault="005E4A2F" w:rsidP="00DF1577">
      <w:pPr>
        <w:tabs>
          <w:tab w:val="left" w:pos="10992"/>
          <w:tab w:val="left" w:pos="11624"/>
          <w:tab w:val="left" w:pos="11908"/>
          <w:tab w:val="left" w:pos="12049"/>
          <w:tab w:val="left" w:pos="14656"/>
        </w:tabs>
        <w:ind w:left="12049" w:right="111"/>
      </w:pPr>
      <w:r w:rsidRPr="00DF1577">
        <w:t>до Програми</w:t>
      </w:r>
    </w:p>
    <w:p w:rsidR="005E4A2F" w:rsidRPr="00DF1577" w:rsidRDefault="005E4A2F" w:rsidP="00DF1577">
      <w:pPr>
        <w:tabs>
          <w:tab w:val="left" w:pos="142"/>
        </w:tabs>
        <w:jc w:val="center"/>
        <w:rPr>
          <w:b/>
        </w:rPr>
      </w:pPr>
      <w:r w:rsidRPr="00DF1577">
        <w:rPr>
          <w:b/>
        </w:rPr>
        <w:t>Напрями діяльності та заходи Програми</w:t>
      </w:r>
    </w:p>
    <w:p w:rsidR="005E4A2F" w:rsidRPr="00DF1577" w:rsidRDefault="005E4A2F" w:rsidP="00DF1577">
      <w:pPr>
        <w:tabs>
          <w:tab w:val="left" w:pos="142"/>
        </w:tabs>
        <w:jc w:val="center"/>
        <w:rPr>
          <w:b/>
        </w:rPr>
      </w:pPr>
    </w:p>
    <w:tbl>
      <w:tblPr>
        <w:tblW w:w="1631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1800"/>
        <w:gridCol w:w="4111"/>
        <w:gridCol w:w="852"/>
        <w:gridCol w:w="1176"/>
        <w:gridCol w:w="240"/>
        <w:gridCol w:w="1134"/>
        <w:gridCol w:w="993"/>
        <w:gridCol w:w="1034"/>
        <w:gridCol w:w="992"/>
        <w:gridCol w:w="945"/>
        <w:gridCol w:w="47"/>
        <w:gridCol w:w="2095"/>
      </w:tblGrid>
      <w:tr w:rsidR="005E4A2F" w:rsidRPr="00DF1577" w:rsidTr="009C6436">
        <w:trPr>
          <w:cantSplit/>
          <w:trHeight w:val="1465"/>
        </w:trPr>
        <w:tc>
          <w:tcPr>
            <w:tcW w:w="900" w:type="dxa"/>
            <w:vMerge w:val="restart"/>
          </w:tcPr>
          <w:p w:rsidR="005E4A2F" w:rsidRPr="00DF1577" w:rsidRDefault="005E4A2F" w:rsidP="00DF1577">
            <w:pPr>
              <w:tabs>
                <w:tab w:val="left" w:pos="0"/>
                <w:tab w:val="left" w:pos="10992"/>
                <w:tab w:val="left" w:pos="11908"/>
                <w:tab w:val="left" w:pos="12824"/>
                <w:tab w:val="left" w:pos="13740"/>
                <w:tab w:val="left" w:pos="14656"/>
              </w:tabs>
              <w:ind w:left="-57" w:right="-57"/>
              <w:rPr>
                <w:b/>
              </w:rPr>
            </w:pPr>
            <w:r w:rsidRPr="00DF1577">
              <w:rPr>
                <w:b/>
              </w:rPr>
              <w:t>№</w:t>
            </w:r>
          </w:p>
          <w:p w:rsidR="005E4A2F" w:rsidRPr="00DF1577" w:rsidRDefault="005E4A2F" w:rsidP="00DF1577">
            <w:pPr>
              <w:tabs>
                <w:tab w:val="left" w:pos="0"/>
                <w:tab w:val="left" w:pos="10992"/>
                <w:tab w:val="left" w:pos="11908"/>
                <w:tab w:val="left" w:pos="12824"/>
                <w:tab w:val="left" w:pos="13740"/>
                <w:tab w:val="left" w:pos="14656"/>
              </w:tabs>
              <w:ind w:left="-57" w:right="-57"/>
              <w:rPr>
                <w:b/>
              </w:rPr>
            </w:pPr>
            <w:r w:rsidRPr="00DF1577">
              <w:rPr>
                <w:b/>
              </w:rPr>
              <w:t>з/п</w:t>
            </w:r>
          </w:p>
        </w:tc>
        <w:tc>
          <w:tcPr>
            <w:tcW w:w="1800" w:type="dxa"/>
            <w:vMerge w:val="restart"/>
          </w:tcPr>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r w:rsidRPr="00DF1577">
              <w:rPr>
                <w:b/>
              </w:rPr>
              <w:t>Назва напрямку діяльності (пріоритетні завдання)</w:t>
            </w:r>
          </w:p>
        </w:tc>
        <w:tc>
          <w:tcPr>
            <w:tcW w:w="4111" w:type="dxa"/>
            <w:vMerge w:val="restart"/>
          </w:tcPr>
          <w:p w:rsidR="005E4A2F" w:rsidRPr="00DF1577" w:rsidRDefault="005E4A2F" w:rsidP="00DF1577">
            <w:pPr>
              <w:ind w:left="-57" w:right="-57"/>
              <w:jc w:val="center"/>
              <w:rPr>
                <w:b/>
              </w:rPr>
            </w:pPr>
            <w:r w:rsidRPr="00DF1577">
              <w:rPr>
                <w:b/>
              </w:rPr>
              <w:t>Перелік</w:t>
            </w:r>
          </w:p>
          <w:p w:rsidR="005E4A2F" w:rsidRPr="00DF1577" w:rsidRDefault="005E4A2F" w:rsidP="00DF1577">
            <w:pPr>
              <w:tabs>
                <w:tab w:val="left" w:pos="142"/>
              </w:tabs>
              <w:ind w:left="-57" w:right="-57"/>
              <w:jc w:val="center"/>
              <w:rPr>
                <w:b/>
              </w:rPr>
            </w:pPr>
            <w:r w:rsidRPr="00DF1577">
              <w:rPr>
                <w:b/>
              </w:rPr>
              <w:t>заходів Програми</w:t>
            </w:r>
          </w:p>
        </w:tc>
        <w:tc>
          <w:tcPr>
            <w:tcW w:w="852" w:type="dxa"/>
            <w:vMerge w:val="restart"/>
            <w:textDirection w:val="btLr"/>
          </w:tcPr>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r w:rsidRPr="00DF1577">
              <w:rPr>
                <w:b/>
              </w:rPr>
              <w:t>Термін</w:t>
            </w:r>
          </w:p>
          <w:p w:rsidR="005E4A2F" w:rsidRPr="00DF1577" w:rsidRDefault="005E4A2F" w:rsidP="00DF1577">
            <w:pPr>
              <w:tabs>
                <w:tab w:val="left" w:pos="142"/>
              </w:tabs>
              <w:ind w:left="-57" w:right="-57"/>
              <w:jc w:val="center"/>
              <w:rPr>
                <w:b/>
              </w:rPr>
            </w:pPr>
            <w:r w:rsidRPr="00DF1577">
              <w:rPr>
                <w:b/>
              </w:rPr>
              <w:t>виконання</w:t>
            </w:r>
          </w:p>
        </w:tc>
        <w:tc>
          <w:tcPr>
            <w:tcW w:w="1416" w:type="dxa"/>
            <w:gridSpan w:val="2"/>
            <w:vMerge w:val="restart"/>
          </w:tcPr>
          <w:p w:rsidR="005E4A2F" w:rsidRPr="00DF1577" w:rsidRDefault="005E4A2F" w:rsidP="00DF1577">
            <w:pPr>
              <w:tabs>
                <w:tab w:val="left" w:pos="142"/>
              </w:tabs>
              <w:ind w:left="-57" w:right="-57"/>
              <w:jc w:val="center"/>
              <w:rPr>
                <w:b/>
              </w:rPr>
            </w:pPr>
            <w:r w:rsidRPr="00DF1577">
              <w:rPr>
                <w:b/>
              </w:rPr>
              <w:t>Виконавці</w:t>
            </w:r>
          </w:p>
        </w:tc>
        <w:tc>
          <w:tcPr>
            <w:tcW w:w="1134" w:type="dxa"/>
            <w:vMerge w:val="restart"/>
          </w:tcPr>
          <w:p w:rsidR="005E4A2F" w:rsidRPr="00DF1577" w:rsidRDefault="005E4A2F" w:rsidP="00DF1577">
            <w:pPr>
              <w:tabs>
                <w:tab w:val="left" w:pos="142"/>
              </w:tabs>
              <w:ind w:left="-57" w:right="-57"/>
              <w:jc w:val="center"/>
              <w:rPr>
                <w:b/>
              </w:rPr>
            </w:pPr>
            <w:r w:rsidRPr="00DF1577">
              <w:rPr>
                <w:b/>
              </w:rPr>
              <w:t>Джерела фінансу-вання</w:t>
            </w:r>
          </w:p>
        </w:tc>
        <w:tc>
          <w:tcPr>
            <w:tcW w:w="993" w:type="dxa"/>
            <w:vMerge w:val="restart"/>
          </w:tcPr>
          <w:p w:rsidR="005E4A2F" w:rsidRPr="00DF1577" w:rsidRDefault="005E4A2F" w:rsidP="00DF1577">
            <w:pPr>
              <w:tabs>
                <w:tab w:val="left" w:pos="142"/>
              </w:tabs>
              <w:ind w:left="-113" w:right="-113"/>
              <w:jc w:val="center"/>
              <w:rPr>
                <w:b/>
              </w:rPr>
            </w:pPr>
            <w:r w:rsidRPr="00DF1577">
              <w:rPr>
                <w:b/>
              </w:rPr>
              <w:t xml:space="preserve">Орієн-товний обсяг </w:t>
            </w:r>
          </w:p>
          <w:p w:rsidR="005E4A2F" w:rsidRPr="00DF1577" w:rsidRDefault="005E4A2F" w:rsidP="00DF1577">
            <w:pPr>
              <w:tabs>
                <w:tab w:val="left" w:pos="142"/>
              </w:tabs>
              <w:ind w:left="-113" w:right="-113"/>
              <w:jc w:val="center"/>
              <w:rPr>
                <w:b/>
              </w:rPr>
            </w:pPr>
            <w:r w:rsidRPr="00DF1577">
              <w:rPr>
                <w:b/>
              </w:rPr>
              <w:t xml:space="preserve">фінан-суван-ня, </w:t>
            </w:r>
          </w:p>
          <w:p w:rsidR="005E4A2F" w:rsidRPr="00DF1577" w:rsidRDefault="005E4A2F" w:rsidP="00DF1577">
            <w:pPr>
              <w:tabs>
                <w:tab w:val="left" w:pos="142"/>
              </w:tabs>
              <w:ind w:left="-113" w:right="-113"/>
              <w:jc w:val="center"/>
              <w:rPr>
                <w:b/>
              </w:rPr>
            </w:pPr>
            <w:r w:rsidRPr="00DF1577">
              <w:rPr>
                <w:b/>
              </w:rPr>
              <w:t>тис. гривень</w:t>
            </w:r>
          </w:p>
        </w:tc>
        <w:tc>
          <w:tcPr>
            <w:tcW w:w="2971" w:type="dxa"/>
            <w:gridSpan w:val="3"/>
          </w:tcPr>
          <w:p w:rsidR="005E4A2F" w:rsidRPr="00DF1577" w:rsidRDefault="005E4A2F" w:rsidP="00DF1577">
            <w:pPr>
              <w:tabs>
                <w:tab w:val="left" w:pos="142"/>
              </w:tabs>
              <w:ind w:left="-57" w:right="-57"/>
              <w:jc w:val="center"/>
              <w:rPr>
                <w:b/>
              </w:rPr>
            </w:pPr>
            <w:r w:rsidRPr="00DF1577">
              <w:rPr>
                <w:b/>
              </w:rPr>
              <w:t xml:space="preserve">у тому числі за роками, </w:t>
            </w:r>
          </w:p>
          <w:p w:rsidR="005E4A2F" w:rsidRPr="00DF1577" w:rsidRDefault="005E4A2F" w:rsidP="00DF1577">
            <w:pPr>
              <w:tabs>
                <w:tab w:val="left" w:pos="142"/>
              </w:tabs>
              <w:ind w:left="-57" w:right="-57"/>
              <w:jc w:val="center"/>
              <w:rPr>
                <w:b/>
              </w:rPr>
            </w:pPr>
            <w:r w:rsidRPr="00DF1577">
              <w:rPr>
                <w:b/>
              </w:rPr>
              <w:t xml:space="preserve">тис. гривень: </w:t>
            </w:r>
          </w:p>
          <w:p w:rsidR="005E4A2F" w:rsidRPr="00DF1577" w:rsidRDefault="005E4A2F" w:rsidP="00DF1577">
            <w:pPr>
              <w:tabs>
                <w:tab w:val="left" w:pos="142"/>
              </w:tabs>
              <w:ind w:left="-57" w:right="-57"/>
              <w:jc w:val="center"/>
              <w:rPr>
                <w:b/>
              </w:rPr>
            </w:pPr>
          </w:p>
        </w:tc>
        <w:tc>
          <w:tcPr>
            <w:tcW w:w="2142" w:type="dxa"/>
            <w:gridSpan w:val="2"/>
            <w:vMerge w:val="restart"/>
          </w:tcPr>
          <w:p w:rsidR="005E4A2F" w:rsidRPr="00DF1577" w:rsidRDefault="005E4A2F" w:rsidP="00DF1577">
            <w:pPr>
              <w:tabs>
                <w:tab w:val="left" w:pos="-65"/>
                <w:tab w:val="left" w:pos="2424"/>
                <w:tab w:val="left" w:pos="3010"/>
              </w:tabs>
              <w:ind w:left="-57" w:right="655"/>
              <w:jc w:val="center"/>
              <w:rPr>
                <w:b/>
              </w:rPr>
            </w:pPr>
            <w:r w:rsidRPr="00DF1577">
              <w:rPr>
                <w:b/>
              </w:rPr>
              <w:t xml:space="preserve">   Очікувані                                                                результати</w:t>
            </w:r>
          </w:p>
        </w:tc>
      </w:tr>
      <w:tr w:rsidR="005E4A2F" w:rsidRPr="00DF1577" w:rsidTr="009C6436">
        <w:trPr>
          <w:cantSplit/>
        </w:trPr>
        <w:tc>
          <w:tcPr>
            <w:tcW w:w="900" w:type="dxa"/>
            <w:vMerge/>
          </w:tcPr>
          <w:p w:rsidR="005E4A2F" w:rsidRPr="00DF1577" w:rsidRDefault="005E4A2F" w:rsidP="00DF1577">
            <w:pPr>
              <w:tabs>
                <w:tab w:val="left" w:pos="142"/>
              </w:tabs>
              <w:ind w:left="-57" w:right="-57"/>
              <w:rPr>
                <w:b/>
              </w:rPr>
            </w:pPr>
          </w:p>
        </w:tc>
        <w:tc>
          <w:tcPr>
            <w:tcW w:w="1800" w:type="dxa"/>
            <w:vMerge/>
          </w:tcPr>
          <w:p w:rsidR="005E4A2F" w:rsidRPr="00DF1577" w:rsidRDefault="005E4A2F" w:rsidP="00DF1577">
            <w:pPr>
              <w:tabs>
                <w:tab w:val="left" w:pos="142"/>
              </w:tabs>
              <w:ind w:left="-57" w:right="-57"/>
              <w:jc w:val="center"/>
              <w:rPr>
                <w:b/>
              </w:rPr>
            </w:pPr>
          </w:p>
        </w:tc>
        <w:tc>
          <w:tcPr>
            <w:tcW w:w="4111" w:type="dxa"/>
            <w:vMerge/>
          </w:tcPr>
          <w:p w:rsidR="005E4A2F" w:rsidRPr="00DF1577" w:rsidRDefault="005E4A2F" w:rsidP="00DF1577">
            <w:pPr>
              <w:tabs>
                <w:tab w:val="left" w:pos="142"/>
              </w:tabs>
              <w:ind w:left="-57" w:right="-57"/>
              <w:jc w:val="center"/>
              <w:rPr>
                <w:b/>
              </w:rPr>
            </w:pPr>
          </w:p>
        </w:tc>
        <w:tc>
          <w:tcPr>
            <w:tcW w:w="852" w:type="dxa"/>
            <w:vMerge/>
          </w:tcPr>
          <w:p w:rsidR="005E4A2F" w:rsidRPr="00DF1577" w:rsidRDefault="005E4A2F" w:rsidP="00DF1577">
            <w:pPr>
              <w:tabs>
                <w:tab w:val="left" w:pos="142"/>
              </w:tabs>
              <w:ind w:left="-57" w:right="-57"/>
              <w:jc w:val="center"/>
              <w:rPr>
                <w:b/>
              </w:rPr>
            </w:pPr>
          </w:p>
        </w:tc>
        <w:tc>
          <w:tcPr>
            <w:tcW w:w="1416" w:type="dxa"/>
            <w:gridSpan w:val="2"/>
            <w:vMerge/>
          </w:tcPr>
          <w:p w:rsidR="005E4A2F" w:rsidRPr="00DF1577" w:rsidRDefault="005E4A2F" w:rsidP="00DF1577">
            <w:pPr>
              <w:tabs>
                <w:tab w:val="left" w:pos="142"/>
              </w:tabs>
              <w:ind w:left="-57" w:right="-57"/>
              <w:jc w:val="center"/>
              <w:rPr>
                <w:b/>
              </w:rPr>
            </w:pPr>
          </w:p>
        </w:tc>
        <w:tc>
          <w:tcPr>
            <w:tcW w:w="1134" w:type="dxa"/>
            <w:vMerge/>
          </w:tcPr>
          <w:p w:rsidR="005E4A2F" w:rsidRPr="00DF1577" w:rsidRDefault="005E4A2F" w:rsidP="00DF1577">
            <w:pPr>
              <w:tabs>
                <w:tab w:val="left" w:pos="142"/>
              </w:tabs>
              <w:ind w:left="-57" w:right="-57"/>
              <w:jc w:val="center"/>
              <w:rPr>
                <w:b/>
              </w:rPr>
            </w:pPr>
          </w:p>
        </w:tc>
        <w:tc>
          <w:tcPr>
            <w:tcW w:w="993" w:type="dxa"/>
            <w:vMerge/>
          </w:tcPr>
          <w:p w:rsidR="005E4A2F" w:rsidRPr="00DF1577" w:rsidRDefault="005E4A2F" w:rsidP="00DF1577">
            <w:pPr>
              <w:tabs>
                <w:tab w:val="left" w:pos="142"/>
              </w:tabs>
              <w:ind w:left="-57" w:right="-57"/>
              <w:jc w:val="center"/>
              <w:rPr>
                <w:b/>
              </w:rPr>
            </w:pPr>
          </w:p>
        </w:tc>
        <w:tc>
          <w:tcPr>
            <w:tcW w:w="1034" w:type="dxa"/>
            <w:vAlign w:val="center"/>
          </w:tcPr>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p>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p>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r w:rsidRPr="00DF1577">
              <w:rPr>
                <w:b/>
              </w:rPr>
              <w:t>2021</w:t>
            </w:r>
          </w:p>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p>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p>
        </w:tc>
        <w:tc>
          <w:tcPr>
            <w:tcW w:w="992" w:type="dxa"/>
            <w:vAlign w:val="center"/>
          </w:tcPr>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r w:rsidRPr="00DF1577">
              <w:rPr>
                <w:b/>
              </w:rPr>
              <w:t>2022</w:t>
            </w:r>
          </w:p>
        </w:tc>
        <w:tc>
          <w:tcPr>
            <w:tcW w:w="945" w:type="dxa"/>
            <w:vAlign w:val="center"/>
          </w:tcPr>
          <w:p w:rsidR="005E4A2F" w:rsidRPr="00DF1577" w:rsidRDefault="005E4A2F" w:rsidP="00DF1577">
            <w:pPr>
              <w:tabs>
                <w:tab w:val="left" w:pos="0"/>
                <w:tab w:val="left" w:pos="10992"/>
                <w:tab w:val="left" w:pos="11908"/>
                <w:tab w:val="left" w:pos="12824"/>
                <w:tab w:val="left" w:pos="13740"/>
                <w:tab w:val="left" w:pos="14656"/>
              </w:tabs>
              <w:ind w:left="-57" w:right="-57"/>
              <w:jc w:val="center"/>
              <w:rPr>
                <w:b/>
              </w:rPr>
            </w:pPr>
            <w:r w:rsidRPr="00DF1577">
              <w:rPr>
                <w:b/>
              </w:rPr>
              <w:t>2023</w:t>
            </w:r>
          </w:p>
        </w:tc>
        <w:tc>
          <w:tcPr>
            <w:tcW w:w="2142" w:type="dxa"/>
            <w:gridSpan w:val="2"/>
            <w:vMerge/>
          </w:tcPr>
          <w:p w:rsidR="005E4A2F" w:rsidRPr="00DF1577" w:rsidRDefault="005E4A2F" w:rsidP="00DF1577">
            <w:pPr>
              <w:tabs>
                <w:tab w:val="left" w:pos="142"/>
              </w:tabs>
              <w:ind w:left="-57" w:right="-57"/>
              <w:jc w:val="center"/>
              <w:rPr>
                <w:b/>
              </w:rPr>
            </w:pPr>
          </w:p>
        </w:tc>
      </w:tr>
      <w:tr w:rsidR="005E4A2F" w:rsidRPr="00DF1577" w:rsidTr="009C6436">
        <w:tc>
          <w:tcPr>
            <w:tcW w:w="900" w:type="dxa"/>
          </w:tcPr>
          <w:p w:rsidR="005E4A2F" w:rsidRPr="00DF1577" w:rsidRDefault="005E4A2F" w:rsidP="00DF1577">
            <w:pPr>
              <w:tabs>
                <w:tab w:val="left" w:pos="142"/>
              </w:tabs>
              <w:rPr>
                <w:b/>
              </w:rPr>
            </w:pPr>
            <w:r w:rsidRPr="00DF1577">
              <w:rPr>
                <w:b/>
              </w:rPr>
              <w:t>1</w:t>
            </w:r>
          </w:p>
        </w:tc>
        <w:tc>
          <w:tcPr>
            <w:tcW w:w="1800" w:type="dxa"/>
          </w:tcPr>
          <w:p w:rsidR="005E4A2F" w:rsidRPr="00DF1577" w:rsidRDefault="005E4A2F" w:rsidP="00DF1577">
            <w:pPr>
              <w:tabs>
                <w:tab w:val="left" w:pos="142"/>
              </w:tabs>
              <w:jc w:val="center"/>
              <w:rPr>
                <w:b/>
              </w:rPr>
            </w:pPr>
            <w:r w:rsidRPr="00DF1577">
              <w:rPr>
                <w:b/>
              </w:rPr>
              <w:t>2</w:t>
            </w:r>
          </w:p>
        </w:tc>
        <w:tc>
          <w:tcPr>
            <w:tcW w:w="4111" w:type="dxa"/>
          </w:tcPr>
          <w:p w:rsidR="005E4A2F" w:rsidRPr="00DF1577" w:rsidRDefault="005E4A2F" w:rsidP="00DF1577">
            <w:pPr>
              <w:tabs>
                <w:tab w:val="left" w:pos="142"/>
              </w:tabs>
              <w:jc w:val="center"/>
              <w:rPr>
                <w:b/>
              </w:rPr>
            </w:pPr>
            <w:r w:rsidRPr="00DF1577">
              <w:rPr>
                <w:b/>
              </w:rPr>
              <w:t>3</w:t>
            </w:r>
          </w:p>
        </w:tc>
        <w:tc>
          <w:tcPr>
            <w:tcW w:w="852" w:type="dxa"/>
          </w:tcPr>
          <w:p w:rsidR="005E4A2F" w:rsidRPr="00DF1577" w:rsidRDefault="005E4A2F" w:rsidP="00DF1577">
            <w:pPr>
              <w:tabs>
                <w:tab w:val="left" w:pos="142"/>
              </w:tabs>
              <w:jc w:val="center"/>
              <w:rPr>
                <w:b/>
              </w:rPr>
            </w:pPr>
            <w:r w:rsidRPr="00DF1577">
              <w:rPr>
                <w:b/>
              </w:rPr>
              <w:t>4</w:t>
            </w:r>
          </w:p>
        </w:tc>
        <w:tc>
          <w:tcPr>
            <w:tcW w:w="1416" w:type="dxa"/>
            <w:gridSpan w:val="2"/>
          </w:tcPr>
          <w:p w:rsidR="005E4A2F" w:rsidRPr="00DF1577" w:rsidRDefault="005E4A2F" w:rsidP="00DF1577">
            <w:pPr>
              <w:tabs>
                <w:tab w:val="left" w:pos="142"/>
              </w:tabs>
              <w:jc w:val="center"/>
              <w:rPr>
                <w:b/>
              </w:rPr>
            </w:pPr>
            <w:r w:rsidRPr="00DF1577">
              <w:rPr>
                <w:b/>
              </w:rPr>
              <w:t>5</w:t>
            </w:r>
          </w:p>
        </w:tc>
        <w:tc>
          <w:tcPr>
            <w:tcW w:w="1134" w:type="dxa"/>
          </w:tcPr>
          <w:p w:rsidR="005E4A2F" w:rsidRPr="00DF1577" w:rsidRDefault="005E4A2F" w:rsidP="00DF1577">
            <w:pPr>
              <w:tabs>
                <w:tab w:val="left" w:pos="142"/>
              </w:tabs>
              <w:jc w:val="center"/>
              <w:rPr>
                <w:b/>
              </w:rPr>
            </w:pPr>
            <w:r w:rsidRPr="00DF1577">
              <w:rPr>
                <w:b/>
              </w:rPr>
              <w:t>6</w:t>
            </w:r>
          </w:p>
        </w:tc>
        <w:tc>
          <w:tcPr>
            <w:tcW w:w="993" w:type="dxa"/>
          </w:tcPr>
          <w:p w:rsidR="005E4A2F" w:rsidRPr="00DF1577" w:rsidRDefault="005E4A2F" w:rsidP="00DF1577">
            <w:pPr>
              <w:tabs>
                <w:tab w:val="left" w:pos="142"/>
              </w:tabs>
              <w:jc w:val="center"/>
              <w:rPr>
                <w:b/>
              </w:rPr>
            </w:pPr>
            <w:r w:rsidRPr="00DF1577">
              <w:rPr>
                <w:b/>
              </w:rPr>
              <w:t>7</w:t>
            </w:r>
          </w:p>
        </w:tc>
        <w:tc>
          <w:tcPr>
            <w:tcW w:w="1034" w:type="dxa"/>
          </w:tcPr>
          <w:p w:rsidR="005E4A2F" w:rsidRPr="00DF1577" w:rsidRDefault="005E4A2F" w:rsidP="00DF1577">
            <w:pPr>
              <w:tabs>
                <w:tab w:val="left" w:pos="142"/>
              </w:tabs>
              <w:jc w:val="center"/>
              <w:rPr>
                <w:b/>
              </w:rPr>
            </w:pPr>
            <w:r w:rsidRPr="00DF1577">
              <w:rPr>
                <w:b/>
              </w:rPr>
              <w:t>8</w:t>
            </w:r>
          </w:p>
        </w:tc>
        <w:tc>
          <w:tcPr>
            <w:tcW w:w="992" w:type="dxa"/>
          </w:tcPr>
          <w:p w:rsidR="005E4A2F" w:rsidRPr="00DF1577" w:rsidRDefault="005E4A2F" w:rsidP="00DF1577">
            <w:pPr>
              <w:tabs>
                <w:tab w:val="left" w:pos="142"/>
              </w:tabs>
              <w:jc w:val="center"/>
              <w:rPr>
                <w:b/>
              </w:rPr>
            </w:pPr>
            <w:r w:rsidRPr="00DF1577">
              <w:rPr>
                <w:b/>
              </w:rPr>
              <w:t>9</w:t>
            </w:r>
          </w:p>
        </w:tc>
        <w:tc>
          <w:tcPr>
            <w:tcW w:w="945" w:type="dxa"/>
          </w:tcPr>
          <w:p w:rsidR="005E4A2F" w:rsidRPr="00DF1577" w:rsidRDefault="005E4A2F" w:rsidP="00DF1577">
            <w:pPr>
              <w:tabs>
                <w:tab w:val="left" w:pos="142"/>
              </w:tabs>
              <w:jc w:val="center"/>
              <w:rPr>
                <w:b/>
              </w:rPr>
            </w:pPr>
            <w:r w:rsidRPr="00DF1577">
              <w:rPr>
                <w:b/>
              </w:rPr>
              <w:t>10</w:t>
            </w:r>
          </w:p>
        </w:tc>
        <w:tc>
          <w:tcPr>
            <w:tcW w:w="2142" w:type="dxa"/>
            <w:gridSpan w:val="2"/>
          </w:tcPr>
          <w:p w:rsidR="005E4A2F" w:rsidRPr="00DF1577" w:rsidRDefault="005E4A2F" w:rsidP="00DF1577">
            <w:pPr>
              <w:tabs>
                <w:tab w:val="left" w:pos="142"/>
              </w:tabs>
              <w:jc w:val="center"/>
              <w:rPr>
                <w:b/>
              </w:rPr>
            </w:pPr>
            <w:r w:rsidRPr="00DF1577">
              <w:rPr>
                <w:b/>
              </w:rPr>
              <w:t>11</w:t>
            </w: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1. Пропаганда здорового способу життя, зміцнення іміджу Роздільнянської міської ради як значного спортивного центру</w:t>
            </w:r>
          </w:p>
        </w:tc>
      </w:tr>
      <w:tr w:rsidR="005E4A2F" w:rsidRPr="00DF1577" w:rsidTr="009C6436">
        <w:tc>
          <w:tcPr>
            <w:tcW w:w="900" w:type="dxa"/>
          </w:tcPr>
          <w:p w:rsidR="005E4A2F" w:rsidRPr="00DF1577" w:rsidRDefault="005E4A2F" w:rsidP="00DF1577">
            <w:pPr>
              <w:tabs>
                <w:tab w:val="left" w:pos="142"/>
              </w:tabs>
            </w:pPr>
            <w:r w:rsidRPr="00DF1577">
              <w:t>1.1</w:t>
            </w:r>
          </w:p>
        </w:tc>
        <w:tc>
          <w:tcPr>
            <w:tcW w:w="1800" w:type="dxa"/>
            <w:vMerge w:val="restart"/>
          </w:tcPr>
          <w:p w:rsidR="005E4A2F" w:rsidRPr="00DF1577" w:rsidRDefault="005E4A2F" w:rsidP="00DF1577">
            <w:pPr>
              <w:tabs>
                <w:tab w:val="left" w:pos="142"/>
              </w:tabs>
            </w:pPr>
            <w:r w:rsidRPr="00DF1577">
              <w:t>Посилити авторитет</w:t>
            </w:r>
          </w:p>
          <w:p w:rsidR="005E4A2F" w:rsidRPr="00DF1577" w:rsidRDefault="005E4A2F" w:rsidP="00DF1577">
            <w:pPr>
              <w:tabs>
                <w:tab w:val="left" w:pos="142"/>
              </w:tabs>
            </w:pPr>
            <w:r w:rsidRPr="00DF1577">
              <w:t>громади у спортивному русі</w:t>
            </w:r>
          </w:p>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 xml:space="preserve">Популяризація здорового способу життя, систематичних занять фізичною культурою та спортом (проведення брифінгів, прес-конференцій, «круглих столів», розміщення інформації про видатних спортсменів та значні спортивні події  на об’єктах зовнішньої реклами, інформування населення про результати виступів спортсменів територіальної громади на змаганнях різних рівнів через засоби масової інформації та офіційний сайт Роздільнянської міської ради </w:t>
            </w:r>
          </w:p>
        </w:tc>
        <w:tc>
          <w:tcPr>
            <w:tcW w:w="852" w:type="dxa"/>
          </w:tcPr>
          <w:p w:rsidR="005E4A2F" w:rsidRPr="00DF1577" w:rsidRDefault="005E4A2F" w:rsidP="00DF1577">
            <w:pPr>
              <w:tabs>
                <w:tab w:val="left" w:pos="142"/>
              </w:tabs>
            </w:pPr>
            <w:r w:rsidRPr="00DF1577">
              <w:t>2021-2023 роки</w:t>
            </w:r>
          </w:p>
          <w:p w:rsidR="005E4A2F" w:rsidRPr="00DF1577" w:rsidRDefault="005E4A2F" w:rsidP="00DF1577">
            <w:pPr>
              <w:tabs>
                <w:tab w:val="left" w:pos="142"/>
              </w:tabs>
            </w:pPr>
          </w:p>
          <w:p w:rsidR="005E4A2F" w:rsidRPr="00DF1577" w:rsidRDefault="005E4A2F" w:rsidP="00DF1577">
            <w:pPr>
              <w:tabs>
                <w:tab w:val="left" w:pos="142"/>
              </w:tabs>
            </w:pPr>
          </w:p>
        </w:tc>
        <w:tc>
          <w:tcPr>
            <w:tcW w:w="1416" w:type="dxa"/>
            <w:gridSpan w:val="2"/>
          </w:tcPr>
          <w:p w:rsidR="005E4A2F" w:rsidRPr="00DF1577" w:rsidRDefault="005E4A2F" w:rsidP="00DF1577">
            <w:pPr>
              <w:tabs>
                <w:tab w:val="left" w:pos="142"/>
              </w:tabs>
              <w:jc w:val="both"/>
            </w:pPr>
            <w:r w:rsidRPr="00DF1577">
              <w:t>Відділ молоді та спорту</w:t>
            </w:r>
          </w:p>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60,0</w:t>
            </w:r>
          </w:p>
        </w:tc>
        <w:tc>
          <w:tcPr>
            <w:tcW w:w="1034" w:type="dxa"/>
          </w:tcPr>
          <w:p w:rsidR="005E4A2F" w:rsidRPr="00DF1577" w:rsidRDefault="005E4A2F" w:rsidP="00DF1577">
            <w:pPr>
              <w:tabs>
                <w:tab w:val="left" w:pos="142"/>
              </w:tabs>
              <w:jc w:val="center"/>
            </w:pPr>
            <w:r w:rsidRPr="00DF1577">
              <w:t>20,0</w:t>
            </w:r>
          </w:p>
        </w:tc>
        <w:tc>
          <w:tcPr>
            <w:tcW w:w="992" w:type="dxa"/>
          </w:tcPr>
          <w:p w:rsidR="005E4A2F" w:rsidRPr="00DF1577" w:rsidRDefault="005E4A2F" w:rsidP="00DF1577">
            <w:pPr>
              <w:tabs>
                <w:tab w:val="left" w:pos="142"/>
              </w:tabs>
              <w:jc w:val="center"/>
            </w:pPr>
            <w:r w:rsidRPr="00DF1577">
              <w:t>20,0</w:t>
            </w:r>
          </w:p>
        </w:tc>
        <w:tc>
          <w:tcPr>
            <w:tcW w:w="945" w:type="dxa"/>
          </w:tcPr>
          <w:p w:rsidR="005E4A2F" w:rsidRPr="00DF1577" w:rsidRDefault="005E4A2F" w:rsidP="00DF1577">
            <w:pPr>
              <w:tabs>
                <w:tab w:val="left" w:pos="142"/>
              </w:tabs>
              <w:jc w:val="center"/>
            </w:pPr>
            <w:r w:rsidRPr="00DF1577">
              <w:t>20,0</w:t>
            </w:r>
          </w:p>
        </w:tc>
        <w:tc>
          <w:tcPr>
            <w:tcW w:w="2142" w:type="dxa"/>
            <w:gridSpan w:val="2"/>
          </w:tcPr>
          <w:p w:rsidR="005E4A2F" w:rsidRPr="00DF1577" w:rsidRDefault="005E4A2F" w:rsidP="00DF1577">
            <w:pPr>
              <w:tabs>
                <w:tab w:val="left" w:pos="1080"/>
              </w:tabs>
              <w:spacing w:before="100" w:beforeAutospacing="1" w:after="100" w:afterAutospacing="1"/>
            </w:pPr>
            <w:r w:rsidRPr="00DF1577">
              <w:t>Підвищення рівня охоплення громадян, насамперед дітей та молоді, всіма видами фізкультурно-оздоровчої та спортивно-масової роботи</w:t>
            </w:r>
          </w:p>
          <w:p w:rsidR="005E4A2F" w:rsidRPr="00DF1577" w:rsidRDefault="005E4A2F" w:rsidP="00DF1577">
            <w:pPr>
              <w:tabs>
                <w:tab w:val="left" w:pos="142"/>
              </w:tabs>
            </w:pPr>
          </w:p>
          <w:p w:rsidR="005E4A2F" w:rsidRPr="00DF1577" w:rsidRDefault="005E4A2F" w:rsidP="00DF1577">
            <w:pPr>
              <w:tabs>
                <w:tab w:val="left" w:pos="142"/>
              </w:tabs>
            </w:pPr>
          </w:p>
          <w:p w:rsidR="005E4A2F" w:rsidRPr="00DF1577" w:rsidRDefault="005E4A2F" w:rsidP="00DF1577">
            <w:pPr>
              <w:tabs>
                <w:tab w:val="left" w:pos="142"/>
              </w:tabs>
            </w:pPr>
          </w:p>
        </w:tc>
      </w:tr>
      <w:tr w:rsidR="005E4A2F" w:rsidRPr="00DF1577" w:rsidTr="009C6436">
        <w:tc>
          <w:tcPr>
            <w:tcW w:w="900" w:type="dxa"/>
          </w:tcPr>
          <w:p w:rsidR="005E4A2F" w:rsidRPr="00DF1577" w:rsidRDefault="005E4A2F" w:rsidP="00DF1577">
            <w:pPr>
              <w:tabs>
                <w:tab w:val="left" w:pos="142"/>
              </w:tabs>
            </w:pPr>
            <w:r w:rsidRPr="00DF1577">
              <w:t>1.2</w:t>
            </w:r>
          </w:p>
        </w:tc>
        <w:tc>
          <w:tcPr>
            <w:tcW w:w="1800" w:type="dxa"/>
            <w:vMerge/>
          </w:tcPr>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Заохочення кращих спортсменів територіальної громади</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pPr>
              <w:tabs>
                <w:tab w:val="left" w:pos="142"/>
              </w:tabs>
            </w:pPr>
            <w:r w:rsidRPr="00DF1577">
              <w:t>Відділ молоді та спорту</w:t>
            </w:r>
          </w:p>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180,0</w:t>
            </w:r>
          </w:p>
        </w:tc>
        <w:tc>
          <w:tcPr>
            <w:tcW w:w="1034" w:type="dxa"/>
          </w:tcPr>
          <w:p w:rsidR="005E4A2F" w:rsidRPr="00DF1577" w:rsidRDefault="005E4A2F" w:rsidP="00DF1577">
            <w:pPr>
              <w:tabs>
                <w:tab w:val="left" w:pos="142"/>
              </w:tabs>
              <w:jc w:val="center"/>
            </w:pPr>
            <w:r w:rsidRPr="00DF1577">
              <w:t xml:space="preserve"> 60,0                                                                                                                                                            </w:t>
            </w:r>
          </w:p>
        </w:tc>
        <w:tc>
          <w:tcPr>
            <w:tcW w:w="992" w:type="dxa"/>
          </w:tcPr>
          <w:p w:rsidR="005E4A2F" w:rsidRPr="00DF1577" w:rsidRDefault="005E4A2F" w:rsidP="00DF1577">
            <w:pPr>
              <w:tabs>
                <w:tab w:val="left" w:pos="142"/>
              </w:tabs>
              <w:jc w:val="center"/>
            </w:pPr>
            <w:r w:rsidRPr="00DF1577">
              <w:t>60,0</w:t>
            </w:r>
          </w:p>
        </w:tc>
        <w:tc>
          <w:tcPr>
            <w:tcW w:w="945" w:type="dxa"/>
          </w:tcPr>
          <w:p w:rsidR="005E4A2F" w:rsidRPr="00DF1577" w:rsidRDefault="005E4A2F" w:rsidP="00DF1577">
            <w:pPr>
              <w:tabs>
                <w:tab w:val="left" w:pos="142"/>
              </w:tabs>
              <w:jc w:val="center"/>
            </w:pPr>
            <w:r w:rsidRPr="00DF1577">
              <w:t>60,0</w:t>
            </w:r>
          </w:p>
        </w:tc>
        <w:tc>
          <w:tcPr>
            <w:tcW w:w="2142" w:type="dxa"/>
            <w:gridSpan w:val="2"/>
          </w:tcPr>
          <w:p w:rsidR="005E4A2F" w:rsidRPr="00DF1577" w:rsidRDefault="005E4A2F" w:rsidP="00DF1577">
            <w:pPr>
              <w:tabs>
                <w:tab w:val="left" w:pos="142"/>
              </w:tabs>
            </w:pPr>
            <w:r w:rsidRPr="00DF1577">
              <w:t xml:space="preserve">Удосконалення системи підготовки спортсменів, покращення результатів їх виступів, збільшення кількості завойованих нагород </w:t>
            </w:r>
          </w:p>
        </w:tc>
      </w:tr>
      <w:tr w:rsidR="005E4A2F" w:rsidRPr="00DF1577" w:rsidTr="009C6436">
        <w:tc>
          <w:tcPr>
            <w:tcW w:w="900" w:type="dxa"/>
          </w:tcPr>
          <w:p w:rsidR="005E4A2F" w:rsidRPr="00DF1577" w:rsidRDefault="005E4A2F" w:rsidP="00DF1577">
            <w:pPr>
              <w:tabs>
                <w:tab w:val="left" w:pos="142"/>
              </w:tabs>
            </w:pPr>
            <w:r w:rsidRPr="00DF1577">
              <w:t>1.3</w:t>
            </w:r>
          </w:p>
        </w:tc>
        <w:tc>
          <w:tcPr>
            <w:tcW w:w="1800" w:type="dxa"/>
            <w:vMerge/>
          </w:tcPr>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Оновлення фотогалереї спортивної слави територіальної громади, вшанування здобутків кращих спортсменів громади</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pPr>
              <w:tabs>
                <w:tab w:val="left" w:pos="142"/>
              </w:tabs>
              <w:jc w:val="both"/>
            </w:pPr>
            <w:r w:rsidRPr="00DF1577">
              <w:t>Відділ молоді та спорту Роздільнянської міської ради</w:t>
            </w:r>
          </w:p>
        </w:tc>
        <w:tc>
          <w:tcPr>
            <w:tcW w:w="1134" w:type="dxa"/>
          </w:tcPr>
          <w:p w:rsidR="005E4A2F" w:rsidRPr="00DF1577" w:rsidRDefault="005E4A2F" w:rsidP="00DF1577">
            <w:r w:rsidRPr="00DF1577">
              <w:t>Міський бюджет</w:t>
            </w:r>
          </w:p>
        </w:tc>
        <w:tc>
          <w:tcPr>
            <w:tcW w:w="993" w:type="dxa"/>
          </w:tcPr>
          <w:p w:rsidR="005E4A2F" w:rsidRPr="00DF1577" w:rsidRDefault="005E4A2F" w:rsidP="00DF1577">
            <w:pPr>
              <w:tabs>
                <w:tab w:val="left" w:pos="142"/>
              </w:tabs>
              <w:jc w:val="center"/>
            </w:pPr>
            <w:r w:rsidRPr="00DF1577">
              <w:t>30,0</w:t>
            </w:r>
          </w:p>
        </w:tc>
        <w:tc>
          <w:tcPr>
            <w:tcW w:w="1034" w:type="dxa"/>
          </w:tcPr>
          <w:p w:rsidR="005E4A2F" w:rsidRPr="00DF1577" w:rsidRDefault="005E4A2F" w:rsidP="00DF1577">
            <w:pPr>
              <w:tabs>
                <w:tab w:val="left" w:pos="142"/>
              </w:tabs>
              <w:jc w:val="center"/>
            </w:pPr>
            <w:r w:rsidRPr="00DF1577">
              <w:t>10,0</w:t>
            </w:r>
          </w:p>
        </w:tc>
        <w:tc>
          <w:tcPr>
            <w:tcW w:w="992" w:type="dxa"/>
          </w:tcPr>
          <w:p w:rsidR="005E4A2F" w:rsidRPr="00DF1577" w:rsidRDefault="005E4A2F" w:rsidP="00DF1577">
            <w:pPr>
              <w:tabs>
                <w:tab w:val="left" w:pos="142"/>
              </w:tabs>
              <w:jc w:val="center"/>
            </w:pPr>
            <w:r w:rsidRPr="00DF1577">
              <w:t>10,0</w:t>
            </w:r>
          </w:p>
        </w:tc>
        <w:tc>
          <w:tcPr>
            <w:tcW w:w="945" w:type="dxa"/>
          </w:tcPr>
          <w:p w:rsidR="005E4A2F" w:rsidRPr="00DF1577" w:rsidRDefault="005E4A2F" w:rsidP="00DF1577">
            <w:pPr>
              <w:tabs>
                <w:tab w:val="left" w:pos="142"/>
              </w:tabs>
              <w:jc w:val="center"/>
            </w:pPr>
            <w:r w:rsidRPr="00DF1577">
              <w:t>10,0</w:t>
            </w:r>
          </w:p>
        </w:tc>
        <w:tc>
          <w:tcPr>
            <w:tcW w:w="2142" w:type="dxa"/>
            <w:gridSpan w:val="2"/>
          </w:tcPr>
          <w:p w:rsidR="005E4A2F" w:rsidRPr="00DF1577" w:rsidRDefault="005E4A2F" w:rsidP="00DF1577">
            <w:pPr>
              <w:tabs>
                <w:tab w:val="left" w:pos="142"/>
              </w:tabs>
            </w:pPr>
            <w:r w:rsidRPr="00DF1577">
              <w:t>Популяризація фізкультурно-спортивного руху серед населення</w:t>
            </w:r>
          </w:p>
        </w:tc>
      </w:tr>
      <w:tr w:rsidR="005E4A2F" w:rsidRPr="00DF1577" w:rsidTr="009C6436">
        <w:tc>
          <w:tcPr>
            <w:tcW w:w="900" w:type="dxa"/>
          </w:tcPr>
          <w:p w:rsidR="005E4A2F" w:rsidRPr="00DF1577" w:rsidRDefault="005E4A2F" w:rsidP="00DF1577">
            <w:pPr>
              <w:tabs>
                <w:tab w:val="left" w:pos="142"/>
              </w:tabs>
            </w:pPr>
            <w:r w:rsidRPr="00DF1577">
              <w:t>1.4</w:t>
            </w:r>
          </w:p>
        </w:tc>
        <w:tc>
          <w:tcPr>
            <w:tcW w:w="1800" w:type="dxa"/>
          </w:tcPr>
          <w:p w:rsidR="005E4A2F" w:rsidRPr="00DF1577" w:rsidRDefault="005E4A2F" w:rsidP="00DF1577">
            <w:pPr>
              <w:tabs>
                <w:tab w:val="left" w:pos="142"/>
              </w:tabs>
            </w:pPr>
            <w:r w:rsidRPr="00DF1577">
              <w:t>Задовольнити потреби населення в отриманні фізкультурно-спортивних послуг</w:t>
            </w:r>
          </w:p>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Проведення спортивно-масових заходів у територіальній громаді, нагородження учасників, Відзначення Міжнародних та Всеукраїнських свят і подій згідно з Календарем спортивних свят в Україні</w:t>
            </w:r>
          </w:p>
        </w:tc>
        <w:tc>
          <w:tcPr>
            <w:tcW w:w="852" w:type="dxa"/>
          </w:tcPr>
          <w:p w:rsidR="005E4A2F" w:rsidRPr="00DF1577" w:rsidRDefault="005E4A2F" w:rsidP="00DF1577">
            <w:pPr>
              <w:tabs>
                <w:tab w:val="left" w:pos="142"/>
              </w:tabs>
            </w:pPr>
            <w:r w:rsidRPr="00DF1577">
              <w:t>2021-2023</w:t>
            </w:r>
          </w:p>
          <w:p w:rsidR="005E4A2F" w:rsidRPr="00DF1577" w:rsidRDefault="005E4A2F" w:rsidP="00DF1577">
            <w:pPr>
              <w:tabs>
                <w:tab w:val="left" w:pos="142"/>
              </w:tabs>
            </w:pPr>
            <w:r w:rsidRPr="00DF1577">
              <w:t>роки</w:t>
            </w:r>
          </w:p>
        </w:tc>
        <w:tc>
          <w:tcPr>
            <w:tcW w:w="1416" w:type="dxa"/>
            <w:gridSpan w:val="2"/>
          </w:tcPr>
          <w:p w:rsidR="005E4A2F" w:rsidRPr="00DF1577" w:rsidRDefault="005E4A2F" w:rsidP="00DF1577">
            <w:pPr>
              <w:tabs>
                <w:tab w:val="left" w:pos="142"/>
              </w:tabs>
              <w:jc w:val="both"/>
            </w:pPr>
            <w:r w:rsidRPr="00DF1577">
              <w:t>Відділ молоді та спорту, відділ освіти, відділ культури Роздільнянської міської ради</w:t>
            </w:r>
          </w:p>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300,0</w:t>
            </w:r>
          </w:p>
        </w:tc>
        <w:tc>
          <w:tcPr>
            <w:tcW w:w="1034" w:type="dxa"/>
          </w:tcPr>
          <w:p w:rsidR="005E4A2F" w:rsidRPr="00DF1577" w:rsidRDefault="005E4A2F" w:rsidP="00DF1577">
            <w:pPr>
              <w:tabs>
                <w:tab w:val="left" w:pos="142"/>
              </w:tabs>
              <w:jc w:val="center"/>
            </w:pPr>
            <w:r w:rsidRPr="00DF1577">
              <w:t>100,0</w:t>
            </w:r>
          </w:p>
        </w:tc>
        <w:tc>
          <w:tcPr>
            <w:tcW w:w="992" w:type="dxa"/>
          </w:tcPr>
          <w:p w:rsidR="005E4A2F" w:rsidRPr="00DF1577" w:rsidRDefault="005E4A2F" w:rsidP="00DF1577">
            <w:pPr>
              <w:tabs>
                <w:tab w:val="left" w:pos="142"/>
              </w:tabs>
              <w:jc w:val="center"/>
            </w:pPr>
            <w:r w:rsidRPr="00DF1577">
              <w:t>100,0</w:t>
            </w:r>
          </w:p>
        </w:tc>
        <w:tc>
          <w:tcPr>
            <w:tcW w:w="945" w:type="dxa"/>
          </w:tcPr>
          <w:p w:rsidR="005E4A2F" w:rsidRPr="00DF1577" w:rsidRDefault="005E4A2F" w:rsidP="00DF1577">
            <w:pPr>
              <w:tabs>
                <w:tab w:val="left" w:pos="142"/>
              </w:tabs>
              <w:jc w:val="center"/>
            </w:pPr>
            <w:r w:rsidRPr="00DF1577">
              <w:t>100,0</w:t>
            </w:r>
          </w:p>
        </w:tc>
        <w:tc>
          <w:tcPr>
            <w:tcW w:w="2142" w:type="dxa"/>
            <w:gridSpan w:val="2"/>
          </w:tcPr>
          <w:p w:rsidR="005E4A2F" w:rsidRPr="00DF1577" w:rsidRDefault="005E4A2F" w:rsidP="00DF1577">
            <w:pPr>
              <w:tabs>
                <w:tab w:val="left" w:pos="142"/>
              </w:tabs>
            </w:pPr>
            <w:r w:rsidRPr="00DF1577">
              <w:t>Підвищення рівня охоплення громадян всіма видами фізкультурно-оздоровчої та спортивно-масової роботи</w:t>
            </w:r>
          </w:p>
        </w:tc>
      </w:tr>
      <w:tr w:rsidR="005E4A2F" w:rsidRPr="00DF1577" w:rsidTr="009C6436">
        <w:tc>
          <w:tcPr>
            <w:tcW w:w="10213" w:type="dxa"/>
            <w:gridSpan w:val="7"/>
          </w:tcPr>
          <w:p w:rsidR="005E4A2F" w:rsidRPr="00DF1577" w:rsidRDefault="005E4A2F" w:rsidP="00DF1577">
            <w:pPr>
              <w:jc w:val="center"/>
            </w:pPr>
            <w:r w:rsidRPr="00DF1577">
              <w:t>По розділу 1</w:t>
            </w:r>
          </w:p>
        </w:tc>
        <w:tc>
          <w:tcPr>
            <w:tcW w:w="993" w:type="dxa"/>
          </w:tcPr>
          <w:p w:rsidR="005E4A2F" w:rsidRPr="00DF1577" w:rsidRDefault="005E4A2F" w:rsidP="00DF1577">
            <w:pPr>
              <w:tabs>
                <w:tab w:val="left" w:pos="142"/>
              </w:tabs>
              <w:jc w:val="center"/>
              <w:rPr>
                <w:b/>
              </w:rPr>
            </w:pPr>
            <w:r w:rsidRPr="00DF1577">
              <w:rPr>
                <w:b/>
              </w:rPr>
              <w:t>570,0</w:t>
            </w:r>
          </w:p>
        </w:tc>
        <w:tc>
          <w:tcPr>
            <w:tcW w:w="1034" w:type="dxa"/>
          </w:tcPr>
          <w:p w:rsidR="005E4A2F" w:rsidRPr="00DF1577" w:rsidRDefault="005E4A2F" w:rsidP="00DF1577">
            <w:pPr>
              <w:tabs>
                <w:tab w:val="left" w:pos="142"/>
              </w:tabs>
              <w:jc w:val="center"/>
              <w:rPr>
                <w:b/>
              </w:rPr>
            </w:pPr>
            <w:r w:rsidRPr="00DF1577">
              <w:rPr>
                <w:b/>
              </w:rPr>
              <w:t>190,0</w:t>
            </w:r>
          </w:p>
        </w:tc>
        <w:tc>
          <w:tcPr>
            <w:tcW w:w="992" w:type="dxa"/>
          </w:tcPr>
          <w:p w:rsidR="005E4A2F" w:rsidRPr="00DF1577" w:rsidRDefault="005E4A2F" w:rsidP="00DF1577">
            <w:pPr>
              <w:tabs>
                <w:tab w:val="left" w:pos="142"/>
              </w:tabs>
              <w:jc w:val="center"/>
              <w:rPr>
                <w:b/>
              </w:rPr>
            </w:pPr>
            <w:r w:rsidRPr="00DF1577">
              <w:rPr>
                <w:b/>
              </w:rPr>
              <w:t>190,0</w:t>
            </w:r>
          </w:p>
        </w:tc>
        <w:tc>
          <w:tcPr>
            <w:tcW w:w="945" w:type="dxa"/>
          </w:tcPr>
          <w:p w:rsidR="005E4A2F" w:rsidRPr="00DF1577" w:rsidRDefault="005E4A2F" w:rsidP="00DF1577">
            <w:pPr>
              <w:tabs>
                <w:tab w:val="left" w:pos="142"/>
              </w:tabs>
              <w:jc w:val="center"/>
              <w:rPr>
                <w:b/>
              </w:rPr>
            </w:pPr>
            <w:r w:rsidRPr="00DF1577">
              <w:rPr>
                <w:b/>
              </w:rPr>
              <w:t>190,0</w:t>
            </w:r>
          </w:p>
        </w:tc>
        <w:tc>
          <w:tcPr>
            <w:tcW w:w="2142" w:type="dxa"/>
            <w:gridSpan w:val="2"/>
          </w:tcPr>
          <w:p w:rsidR="005E4A2F" w:rsidRPr="00DF1577" w:rsidRDefault="005E4A2F" w:rsidP="00DF1577">
            <w:pPr>
              <w:tabs>
                <w:tab w:val="left" w:pos="142"/>
              </w:tabs>
            </w:pP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2. Зміцнення матеріально-технічного забезпечення фізкультурно-спортивних об’єктів</w:t>
            </w:r>
          </w:p>
        </w:tc>
      </w:tr>
      <w:tr w:rsidR="005E4A2F" w:rsidRPr="00DF1577" w:rsidTr="009C6436">
        <w:tc>
          <w:tcPr>
            <w:tcW w:w="900" w:type="dxa"/>
          </w:tcPr>
          <w:p w:rsidR="005E4A2F" w:rsidRPr="00DF1577" w:rsidRDefault="005E4A2F" w:rsidP="00DF1577">
            <w:pPr>
              <w:tabs>
                <w:tab w:val="left" w:pos="142"/>
              </w:tabs>
            </w:pPr>
            <w:r w:rsidRPr="00DF1577">
              <w:t>2.1.</w:t>
            </w:r>
          </w:p>
          <w:p w:rsidR="005E4A2F" w:rsidRPr="00DF1577" w:rsidRDefault="005E4A2F" w:rsidP="00DF1577">
            <w:pPr>
              <w:tabs>
                <w:tab w:val="left" w:pos="142"/>
              </w:tabs>
            </w:pPr>
          </w:p>
        </w:tc>
        <w:tc>
          <w:tcPr>
            <w:tcW w:w="1800" w:type="dxa"/>
          </w:tcPr>
          <w:p w:rsidR="005E4A2F" w:rsidRPr="00DF1577" w:rsidRDefault="005E4A2F" w:rsidP="00DF1577">
            <w:pPr>
              <w:tabs>
                <w:tab w:val="left" w:pos="142"/>
              </w:tabs>
            </w:pPr>
            <w:r w:rsidRPr="00DF1577">
              <w:t>Зміцнити та модернізувати матеріально-технічну базу фізкультурно-спортивної галузі у громаді</w:t>
            </w:r>
          </w:p>
        </w:tc>
        <w:tc>
          <w:tcPr>
            <w:tcW w:w="4111" w:type="dxa"/>
          </w:tcPr>
          <w:p w:rsidR="005E4A2F" w:rsidRPr="00DF1577" w:rsidRDefault="005E4A2F" w:rsidP="00DF1577">
            <w:pPr>
              <w:tabs>
                <w:tab w:val="left" w:pos="142"/>
              </w:tabs>
            </w:pPr>
            <w:r w:rsidRPr="00DF1577">
              <w:t>Проведення інвентаризації спортивних споруд, спортивних містечок, вуличних спортмайданчиків, спортивних куточків у населених пунктах територіальної громади</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 Роздільнянської міської ради</w:t>
            </w:r>
          </w:p>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w:t>
            </w:r>
          </w:p>
        </w:tc>
        <w:tc>
          <w:tcPr>
            <w:tcW w:w="1034" w:type="dxa"/>
          </w:tcPr>
          <w:p w:rsidR="005E4A2F" w:rsidRPr="00DF1577" w:rsidRDefault="005E4A2F" w:rsidP="00DF1577">
            <w:pPr>
              <w:tabs>
                <w:tab w:val="left" w:pos="142"/>
              </w:tabs>
              <w:jc w:val="center"/>
            </w:pPr>
            <w:r w:rsidRPr="00DF1577">
              <w:t>-</w:t>
            </w:r>
          </w:p>
        </w:tc>
        <w:tc>
          <w:tcPr>
            <w:tcW w:w="992" w:type="dxa"/>
          </w:tcPr>
          <w:p w:rsidR="005E4A2F" w:rsidRPr="00DF1577" w:rsidRDefault="005E4A2F" w:rsidP="00DF1577">
            <w:pPr>
              <w:tabs>
                <w:tab w:val="left" w:pos="142"/>
              </w:tabs>
              <w:jc w:val="center"/>
            </w:pPr>
            <w:r w:rsidRPr="00DF1577">
              <w:t>-</w:t>
            </w:r>
          </w:p>
        </w:tc>
        <w:tc>
          <w:tcPr>
            <w:tcW w:w="992" w:type="dxa"/>
            <w:gridSpan w:val="2"/>
          </w:tcPr>
          <w:p w:rsidR="005E4A2F" w:rsidRPr="00DF1577" w:rsidRDefault="005E4A2F" w:rsidP="00DF1577">
            <w:pPr>
              <w:tabs>
                <w:tab w:val="left" w:pos="142"/>
              </w:tabs>
              <w:jc w:val="center"/>
            </w:pPr>
            <w:r w:rsidRPr="00DF1577">
              <w:t>-</w:t>
            </w:r>
          </w:p>
        </w:tc>
        <w:tc>
          <w:tcPr>
            <w:tcW w:w="2095" w:type="dxa"/>
          </w:tcPr>
          <w:p w:rsidR="005E4A2F" w:rsidRPr="00DF1577" w:rsidRDefault="005E4A2F" w:rsidP="00DF1577">
            <w:pPr>
              <w:tabs>
                <w:tab w:val="left" w:pos="142"/>
              </w:tabs>
            </w:pPr>
            <w:r w:rsidRPr="00DF1577">
              <w:t>Моніторинг спортивної бази територіальної громади, визначення актуального стану та кількості спортивних об’єктів</w:t>
            </w:r>
          </w:p>
        </w:tc>
      </w:tr>
      <w:tr w:rsidR="005E4A2F" w:rsidRPr="00DF1577" w:rsidTr="009C6436">
        <w:tc>
          <w:tcPr>
            <w:tcW w:w="900" w:type="dxa"/>
          </w:tcPr>
          <w:p w:rsidR="005E4A2F" w:rsidRPr="00DF1577" w:rsidRDefault="005E4A2F" w:rsidP="00DF1577">
            <w:pPr>
              <w:tabs>
                <w:tab w:val="left" w:pos="142"/>
              </w:tabs>
            </w:pPr>
            <w:r w:rsidRPr="00DF1577">
              <w:t xml:space="preserve">2.2. </w:t>
            </w:r>
          </w:p>
        </w:tc>
        <w:tc>
          <w:tcPr>
            <w:tcW w:w="1800" w:type="dxa"/>
          </w:tcPr>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Створення нової та збереження діючої спортивної інфраструктури для фізично-оздоровчої та спортивної роботи у територіальній громаді (проведення необхідного капітального та поточного ремонту, впорядкування спортивних об’єктів, облаштування штучним покриттям спортивних майданчиків придбання спортивного обладнання, тренажерів, спортивного інвентаря, спортивної форми,  лікарських засобів тощо)</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 Роздільнянської міської ради</w:t>
            </w:r>
          </w:p>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1874,9</w:t>
            </w:r>
          </w:p>
        </w:tc>
        <w:tc>
          <w:tcPr>
            <w:tcW w:w="1034" w:type="dxa"/>
          </w:tcPr>
          <w:p w:rsidR="005E4A2F" w:rsidRPr="00DF1577" w:rsidRDefault="005E4A2F" w:rsidP="00DF1577">
            <w:pPr>
              <w:tabs>
                <w:tab w:val="left" w:pos="142"/>
              </w:tabs>
              <w:jc w:val="center"/>
            </w:pPr>
            <w:r w:rsidRPr="00DF1577">
              <w:t>1114,9</w:t>
            </w:r>
          </w:p>
        </w:tc>
        <w:tc>
          <w:tcPr>
            <w:tcW w:w="992" w:type="dxa"/>
          </w:tcPr>
          <w:p w:rsidR="005E4A2F" w:rsidRPr="00DF1577" w:rsidRDefault="005E4A2F" w:rsidP="00DF1577">
            <w:pPr>
              <w:tabs>
                <w:tab w:val="left" w:pos="142"/>
              </w:tabs>
              <w:jc w:val="center"/>
            </w:pPr>
            <w:r w:rsidRPr="00DF1577">
              <w:t>380,0</w:t>
            </w:r>
          </w:p>
        </w:tc>
        <w:tc>
          <w:tcPr>
            <w:tcW w:w="992" w:type="dxa"/>
            <w:gridSpan w:val="2"/>
          </w:tcPr>
          <w:p w:rsidR="005E4A2F" w:rsidRPr="00DF1577" w:rsidRDefault="005E4A2F" w:rsidP="00DF1577">
            <w:pPr>
              <w:tabs>
                <w:tab w:val="left" w:pos="142"/>
              </w:tabs>
              <w:jc w:val="center"/>
            </w:pPr>
            <w:r w:rsidRPr="00DF1577">
              <w:t>380,0</w:t>
            </w:r>
          </w:p>
        </w:tc>
        <w:tc>
          <w:tcPr>
            <w:tcW w:w="2095" w:type="dxa"/>
          </w:tcPr>
          <w:p w:rsidR="005E4A2F" w:rsidRPr="00DF1577" w:rsidRDefault="005E4A2F" w:rsidP="00DF1577">
            <w:pPr>
              <w:tabs>
                <w:tab w:val="left" w:pos="142"/>
              </w:tabs>
            </w:pPr>
            <w:r w:rsidRPr="00DF1577">
              <w:t>Приведення стану спортивних об’єктів громади у відповідність із сучасними стандартами, забезпечення на спортивних спорудах оптимального обсягу рухової активності громадян</w:t>
            </w:r>
          </w:p>
        </w:tc>
      </w:tr>
      <w:tr w:rsidR="005E4A2F" w:rsidRPr="00DF1577" w:rsidTr="009C6436">
        <w:tc>
          <w:tcPr>
            <w:tcW w:w="10213" w:type="dxa"/>
            <w:gridSpan w:val="7"/>
          </w:tcPr>
          <w:p w:rsidR="005E4A2F" w:rsidRPr="00DF1577" w:rsidRDefault="005E4A2F" w:rsidP="00DF1577">
            <w:pPr>
              <w:tabs>
                <w:tab w:val="left" w:pos="142"/>
              </w:tabs>
              <w:jc w:val="center"/>
            </w:pPr>
            <w:r w:rsidRPr="00DF1577">
              <w:t>По розділу 2</w:t>
            </w:r>
          </w:p>
        </w:tc>
        <w:tc>
          <w:tcPr>
            <w:tcW w:w="993" w:type="dxa"/>
          </w:tcPr>
          <w:p w:rsidR="005E4A2F" w:rsidRPr="00DF1577" w:rsidRDefault="005E4A2F" w:rsidP="00DF1577">
            <w:pPr>
              <w:tabs>
                <w:tab w:val="left" w:pos="142"/>
              </w:tabs>
              <w:jc w:val="center"/>
              <w:rPr>
                <w:b/>
              </w:rPr>
            </w:pPr>
            <w:r w:rsidRPr="00DF1577">
              <w:rPr>
                <w:b/>
              </w:rPr>
              <w:t>1874,9</w:t>
            </w:r>
          </w:p>
        </w:tc>
        <w:tc>
          <w:tcPr>
            <w:tcW w:w="1034" w:type="dxa"/>
          </w:tcPr>
          <w:p w:rsidR="005E4A2F" w:rsidRPr="00DF1577" w:rsidRDefault="005E4A2F" w:rsidP="00DF1577">
            <w:pPr>
              <w:tabs>
                <w:tab w:val="left" w:pos="142"/>
              </w:tabs>
              <w:jc w:val="center"/>
              <w:rPr>
                <w:b/>
              </w:rPr>
            </w:pPr>
            <w:r w:rsidRPr="00DF1577">
              <w:rPr>
                <w:b/>
              </w:rPr>
              <w:t>1114,9</w:t>
            </w:r>
          </w:p>
        </w:tc>
        <w:tc>
          <w:tcPr>
            <w:tcW w:w="992" w:type="dxa"/>
          </w:tcPr>
          <w:p w:rsidR="005E4A2F" w:rsidRPr="00DF1577" w:rsidRDefault="005E4A2F" w:rsidP="00DF1577">
            <w:pPr>
              <w:tabs>
                <w:tab w:val="left" w:pos="142"/>
              </w:tabs>
              <w:jc w:val="center"/>
              <w:rPr>
                <w:b/>
              </w:rPr>
            </w:pPr>
            <w:r w:rsidRPr="00DF1577">
              <w:rPr>
                <w:b/>
              </w:rPr>
              <w:t>380,0</w:t>
            </w:r>
          </w:p>
        </w:tc>
        <w:tc>
          <w:tcPr>
            <w:tcW w:w="992" w:type="dxa"/>
            <w:gridSpan w:val="2"/>
          </w:tcPr>
          <w:p w:rsidR="005E4A2F" w:rsidRPr="00DF1577" w:rsidRDefault="005E4A2F" w:rsidP="00DF1577">
            <w:pPr>
              <w:tabs>
                <w:tab w:val="left" w:pos="142"/>
              </w:tabs>
              <w:jc w:val="center"/>
              <w:rPr>
                <w:b/>
              </w:rPr>
            </w:pPr>
            <w:r w:rsidRPr="00DF1577">
              <w:rPr>
                <w:b/>
              </w:rPr>
              <w:t>380,0</w:t>
            </w:r>
          </w:p>
        </w:tc>
        <w:tc>
          <w:tcPr>
            <w:tcW w:w="2095" w:type="dxa"/>
          </w:tcPr>
          <w:p w:rsidR="005E4A2F" w:rsidRPr="00DF1577" w:rsidRDefault="005E4A2F" w:rsidP="00DF1577">
            <w:pPr>
              <w:tabs>
                <w:tab w:val="left" w:pos="142"/>
              </w:tabs>
            </w:pP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3.3 Спортивна, фізкультурно-оздоровча та реабілітаційна діяльність серед осіб з інвалідністю, людей похилого віку</w:t>
            </w: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3.1. Фізкультурно-спортивна діяльність територіальної громади</w:t>
            </w:r>
          </w:p>
        </w:tc>
      </w:tr>
      <w:tr w:rsidR="005E4A2F" w:rsidRPr="00DF1577" w:rsidTr="009C6436">
        <w:tc>
          <w:tcPr>
            <w:tcW w:w="900" w:type="dxa"/>
          </w:tcPr>
          <w:p w:rsidR="005E4A2F" w:rsidRPr="00DF1577" w:rsidRDefault="005E4A2F" w:rsidP="00DF1577">
            <w:pPr>
              <w:tabs>
                <w:tab w:val="left" w:pos="142"/>
              </w:tabs>
              <w:ind w:right="-108"/>
            </w:pPr>
            <w:r w:rsidRPr="00DF1577">
              <w:t>3.1.1</w:t>
            </w:r>
          </w:p>
        </w:tc>
        <w:tc>
          <w:tcPr>
            <w:tcW w:w="1800" w:type="dxa"/>
          </w:tcPr>
          <w:p w:rsidR="005E4A2F" w:rsidRPr="00DF1577" w:rsidRDefault="005E4A2F" w:rsidP="00DF1577">
            <w:pPr>
              <w:tabs>
                <w:tab w:val="left" w:pos="142"/>
              </w:tabs>
            </w:pPr>
            <w:r w:rsidRPr="00DF1577">
              <w:rPr>
                <w:bCs/>
                <w:lang w:val="ru-RU"/>
              </w:rPr>
              <w:t>Р</w:t>
            </w:r>
            <w:r w:rsidRPr="00DF1577">
              <w:rPr>
                <w:bCs/>
              </w:rPr>
              <w:t>озвивати аматорський спорт та спорт ветеранів,</w:t>
            </w:r>
            <w:r w:rsidRPr="00DF1577">
              <w:t xml:space="preserve"> залучати населення до занять фізичною культурою та спортом, виявляти найкращих спортсменів та команд</w:t>
            </w:r>
          </w:p>
        </w:tc>
        <w:tc>
          <w:tcPr>
            <w:tcW w:w="4111" w:type="dxa"/>
          </w:tcPr>
          <w:p w:rsidR="005E4A2F" w:rsidRPr="00DF1577" w:rsidRDefault="005E4A2F" w:rsidP="00DF1577">
            <w:pPr>
              <w:tabs>
                <w:tab w:val="left" w:pos="142"/>
              </w:tabs>
            </w:pPr>
            <w:r w:rsidRPr="00DF1577">
              <w:t xml:space="preserve"> Забезпечення участі спортсменів та спортивних команд територіальної громади у змаганнях різних рівнів (у тому числі у Всеукраїнських змаганнях фізкультурно-спортивного товариства «Колос»).</w:t>
            </w:r>
          </w:p>
        </w:tc>
        <w:tc>
          <w:tcPr>
            <w:tcW w:w="852" w:type="dxa"/>
          </w:tcPr>
          <w:p w:rsidR="005E4A2F" w:rsidRPr="00DF1577" w:rsidRDefault="005E4A2F" w:rsidP="00DF1577">
            <w:pPr>
              <w:tabs>
                <w:tab w:val="left" w:pos="142"/>
              </w:tabs>
            </w:pPr>
            <w:r w:rsidRPr="00DF1577">
              <w:t>2021-2023</w:t>
            </w:r>
          </w:p>
          <w:p w:rsidR="005E4A2F" w:rsidRPr="00DF1577" w:rsidRDefault="005E4A2F" w:rsidP="00DF1577">
            <w:pPr>
              <w:tabs>
                <w:tab w:val="left" w:pos="142"/>
              </w:tabs>
            </w:pPr>
            <w:r w:rsidRPr="00DF1577">
              <w:t>роки</w:t>
            </w:r>
          </w:p>
        </w:tc>
        <w:tc>
          <w:tcPr>
            <w:tcW w:w="1416" w:type="dxa"/>
            <w:gridSpan w:val="2"/>
          </w:tcPr>
          <w:p w:rsidR="005E4A2F" w:rsidRPr="00DF1577" w:rsidRDefault="005E4A2F" w:rsidP="00DF1577">
            <w:r w:rsidRPr="00DF1577">
              <w:t>Відділ молоді та спорту Роздільнянської міської ради, КЗ «Роздільнянський стадіон «Спартак»</w:t>
            </w:r>
          </w:p>
          <w:p w:rsidR="005E4A2F" w:rsidRPr="00DF1577" w:rsidRDefault="005E4A2F" w:rsidP="00DF1577"/>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2280,0</w:t>
            </w:r>
          </w:p>
        </w:tc>
        <w:tc>
          <w:tcPr>
            <w:tcW w:w="1034" w:type="dxa"/>
          </w:tcPr>
          <w:p w:rsidR="005E4A2F" w:rsidRPr="00DF1577" w:rsidRDefault="005E4A2F" w:rsidP="00DF1577">
            <w:pPr>
              <w:tabs>
                <w:tab w:val="left" w:pos="142"/>
              </w:tabs>
              <w:jc w:val="center"/>
            </w:pPr>
            <w:r w:rsidRPr="00DF1577">
              <w:t>600,0</w:t>
            </w:r>
          </w:p>
        </w:tc>
        <w:tc>
          <w:tcPr>
            <w:tcW w:w="992" w:type="dxa"/>
          </w:tcPr>
          <w:p w:rsidR="005E4A2F" w:rsidRPr="00DF1577" w:rsidRDefault="005E4A2F" w:rsidP="00DF1577">
            <w:pPr>
              <w:tabs>
                <w:tab w:val="left" w:pos="142"/>
              </w:tabs>
            </w:pPr>
            <w:r w:rsidRPr="00DF1577">
              <w:t>840,0</w:t>
            </w:r>
          </w:p>
        </w:tc>
        <w:tc>
          <w:tcPr>
            <w:tcW w:w="992" w:type="dxa"/>
            <w:gridSpan w:val="2"/>
          </w:tcPr>
          <w:p w:rsidR="005E4A2F" w:rsidRPr="00DF1577" w:rsidRDefault="005E4A2F" w:rsidP="00DF1577">
            <w:pPr>
              <w:tabs>
                <w:tab w:val="left" w:pos="142"/>
              </w:tabs>
              <w:jc w:val="center"/>
            </w:pPr>
            <w:r w:rsidRPr="00DF1577">
              <w:t>840,0</w:t>
            </w:r>
          </w:p>
        </w:tc>
        <w:tc>
          <w:tcPr>
            <w:tcW w:w="2095" w:type="dxa"/>
          </w:tcPr>
          <w:p w:rsidR="005E4A2F" w:rsidRPr="00DF1577" w:rsidRDefault="005E4A2F" w:rsidP="00DF1577">
            <w:pPr>
              <w:tabs>
                <w:tab w:val="left" w:pos="142"/>
              </w:tabs>
            </w:pPr>
            <w:r w:rsidRPr="00DF1577">
              <w:t>Підвищення рівня охоплення громадян всіма видами фізкультурно-оздоровчої та спортивно-масової роботи</w:t>
            </w:r>
          </w:p>
        </w:tc>
      </w:tr>
      <w:tr w:rsidR="005E4A2F" w:rsidRPr="00DF1577" w:rsidTr="009C6436">
        <w:tc>
          <w:tcPr>
            <w:tcW w:w="10213" w:type="dxa"/>
            <w:gridSpan w:val="7"/>
          </w:tcPr>
          <w:p w:rsidR="005E4A2F" w:rsidRPr="00DF1577" w:rsidRDefault="005E4A2F" w:rsidP="00DF1577">
            <w:pPr>
              <w:tabs>
                <w:tab w:val="left" w:pos="142"/>
              </w:tabs>
              <w:jc w:val="center"/>
            </w:pPr>
            <w:r w:rsidRPr="00DF1577">
              <w:t>По розділу 3.1</w:t>
            </w:r>
          </w:p>
        </w:tc>
        <w:tc>
          <w:tcPr>
            <w:tcW w:w="993" w:type="dxa"/>
          </w:tcPr>
          <w:p w:rsidR="005E4A2F" w:rsidRPr="00DF1577" w:rsidRDefault="005E4A2F" w:rsidP="00DF1577">
            <w:pPr>
              <w:tabs>
                <w:tab w:val="left" w:pos="142"/>
              </w:tabs>
              <w:jc w:val="center"/>
              <w:rPr>
                <w:b/>
              </w:rPr>
            </w:pPr>
            <w:r w:rsidRPr="00DF1577">
              <w:rPr>
                <w:b/>
              </w:rPr>
              <w:t>2280,0</w:t>
            </w:r>
          </w:p>
        </w:tc>
        <w:tc>
          <w:tcPr>
            <w:tcW w:w="1034" w:type="dxa"/>
          </w:tcPr>
          <w:p w:rsidR="005E4A2F" w:rsidRPr="00DF1577" w:rsidRDefault="005E4A2F" w:rsidP="00DF1577">
            <w:pPr>
              <w:tabs>
                <w:tab w:val="left" w:pos="142"/>
              </w:tabs>
              <w:jc w:val="center"/>
              <w:rPr>
                <w:b/>
              </w:rPr>
            </w:pPr>
            <w:r w:rsidRPr="00DF1577">
              <w:rPr>
                <w:b/>
              </w:rPr>
              <w:t>600,0</w:t>
            </w:r>
          </w:p>
        </w:tc>
        <w:tc>
          <w:tcPr>
            <w:tcW w:w="992" w:type="dxa"/>
          </w:tcPr>
          <w:p w:rsidR="005E4A2F" w:rsidRPr="00DF1577" w:rsidRDefault="005E4A2F" w:rsidP="00DF1577">
            <w:pPr>
              <w:tabs>
                <w:tab w:val="left" w:pos="142"/>
              </w:tabs>
              <w:rPr>
                <w:b/>
              </w:rPr>
            </w:pPr>
            <w:r w:rsidRPr="00DF1577">
              <w:rPr>
                <w:b/>
              </w:rPr>
              <w:t>840,0</w:t>
            </w:r>
          </w:p>
        </w:tc>
        <w:tc>
          <w:tcPr>
            <w:tcW w:w="992" w:type="dxa"/>
            <w:gridSpan w:val="2"/>
          </w:tcPr>
          <w:p w:rsidR="005E4A2F" w:rsidRPr="00DF1577" w:rsidRDefault="005E4A2F" w:rsidP="00DF1577">
            <w:pPr>
              <w:tabs>
                <w:tab w:val="left" w:pos="142"/>
              </w:tabs>
              <w:jc w:val="center"/>
              <w:rPr>
                <w:b/>
              </w:rPr>
            </w:pPr>
            <w:r w:rsidRPr="00DF1577">
              <w:rPr>
                <w:b/>
              </w:rPr>
              <w:t>840,0</w:t>
            </w:r>
          </w:p>
        </w:tc>
        <w:tc>
          <w:tcPr>
            <w:tcW w:w="2095" w:type="dxa"/>
          </w:tcPr>
          <w:p w:rsidR="005E4A2F" w:rsidRPr="00DF1577" w:rsidRDefault="005E4A2F" w:rsidP="00DF1577">
            <w:pPr>
              <w:tabs>
                <w:tab w:val="left" w:pos="142"/>
              </w:tabs>
            </w:pP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3.2. Фізкультурно-оздоровча діяльність у навчально-виховній сфері</w:t>
            </w:r>
          </w:p>
        </w:tc>
      </w:tr>
      <w:tr w:rsidR="005E4A2F" w:rsidRPr="00DF1577" w:rsidTr="009C6436">
        <w:tc>
          <w:tcPr>
            <w:tcW w:w="900" w:type="dxa"/>
          </w:tcPr>
          <w:p w:rsidR="005E4A2F" w:rsidRPr="00DF1577" w:rsidRDefault="005E4A2F" w:rsidP="00DF1577">
            <w:pPr>
              <w:tabs>
                <w:tab w:val="left" w:pos="142"/>
              </w:tabs>
              <w:ind w:right="-108"/>
            </w:pPr>
            <w:r w:rsidRPr="00DF1577">
              <w:t>3.2.1</w:t>
            </w:r>
          </w:p>
        </w:tc>
        <w:tc>
          <w:tcPr>
            <w:tcW w:w="1800" w:type="dxa"/>
            <w:vMerge w:val="restart"/>
          </w:tcPr>
          <w:p w:rsidR="005E4A2F" w:rsidRPr="00DF1577" w:rsidRDefault="005E4A2F" w:rsidP="00DF1577">
            <w:pPr>
              <w:tabs>
                <w:tab w:val="left" w:pos="142"/>
              </w:tabs>
            </w:pPr>
            <w:r w:rsidRPr="00DF1577">
              <w:t>Підвищити рівень залучення до фізичної культури і спорту дітей та молоді Роздільнян-ської міської територіальної громади</w:t>
            </w:r>
          </w:p>
        </w:tc>
        <w:tc>
          <w:tcPr>
            <w:tcW w:w="4111" w:type="dxa"/>
          </w:tcPr>
          <w:p w:rsidR="005E4A2F" w:rsidRPr="00DF1577" w:rsidRDefault="005E4A2F" w:rsidP="00DF1577">
            <w:pPr>
              <w:tabs>
                <w:tab w:val="left" w:pos="142"/>
              </w:tabs>
            </w:pPr>
            <w:r w:rsidRPr="00DF1577">
              <w:t>Забезпечення участі вихованців і команд Роздільнянської дитячо-юнацької спортивної школи у зборах, турнірах, чемпіонатах різних рівнів</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 відділ освіти, Роздільнянської міської ради, КУСВТГРР «Роздільнянський районний центр забезпечення та обслуговування закладів і установ освіти</w:t>
            </w:r>
          </w:p>
          <w:p w:rsidR="005E4A2F" w:rsidRPr="00DF1577" w:rsidRDefault="005E4A2F" w:rsidP="00DF1577">
            <w:pPr>
              <w:ind w:left="-103" w:right="-114"/>
            </w:pPr>
            <w:r w:rsidRPr="00DF1577">
              <w:t>комунальний заклад «Розділь-нянська ДЮСШ»</w:t>
            </w:r>
          </w:p>
        </w:tc>
        <w:tc>
          <w:tcPr>
            <w:tcW w:w="1134" w:type="dxa"/>
          </w:tcPr>
          <w:p w:rsidR="005E4A2F" w:rsidRPr="00DF1577" w:rsidRDefault="005E4A2F" w:rsidP="00DF1577">
            <w:r w:rsidRPr="00DF1577">
              <w:t>Міський бюджет</w:t>
            </w:r>
          </w:p>
          <w:p w:rsidR="005E4A2F" w:rsidRPr="00DF1577" w:rsidRDefault="005E4A2F" w:rsidP="00DF1577"/>
          <w:p w:rsidR="005E4A2F" w:rsidRPr="00DF1577" w:rsidRDefault="005E4A2F" w:rsidP="00DF1577"/>
        </w:tc>
        <w:tc>
          <w:tcPr>
            <w:tcW w:w="993" w:type="dxa"/>
          </w:tcPr>
          <w:p w:rsidR="005E4A2F" w:rsidRPr="00DF1577" w:rsidRDefault="005E4A2F" w:rsidP="00DF1577">
            <w:pPr>
              <w:tabs>
                <w:tab w:val="left" w:pos="142"/>
              </w:tabs>
              <w:jc w:val="center"/>
            </w:pPr>
            <w:r w:rsidRPr="00DF1577">
              <w:rPr>
                <w:sz w:val="22"/>
                <w:szCs w:val="22"/>
              </w:rPr>
              <w:t>2970,7</w:t>
            </w:r>
          </w:p>
        </w:tc>
        <w:tc>
          <w:tcPr>
            <w:tcW w:w="1034" w:type="dxa"/>
          </w:tcPr>
          <w:p w:rsidR="005E4A2F" w:rsidRPr="00DF1577" w:rsidRDefault="005E4A2F" w:rsidP="00DF1577">
            <w:pPr>
              <w:tabs>
                <w:tab w:val="left" w:pos="142"/>
              </w:tabs>
              <w:jc w:val="center"/>
            </w:pPr>
            <w:r>
              <w:t>550</w:t>
            </w:r>
            <w:r w:rsidRPr="00DF1577">
              <w:t>,0</w:t>
            </w:r>
          </w:p>
        </w:tc>
        <w:tc>
          <w:tcPr>
            <w:tcW w:w="992" w:type="dxa"/>
          </w:tcPr>
          <w:p w:rsidR="005E4A2F" w:rsidRPr="00DF1577" w:rsidRDefault="005E4A2F" w:rsidP="00DF1577">
            <w:pPr>
              <w:tabs>
                <w:tab w:val="left" w:pos="142"/>
              </w:tabs>
              <w:jc w:val="center"/>
            </w:pPr>
            <w:r w:rsidRPr="00DF1577">
              <w:rPr>
                <w:sz w:val="22"/>
                <w:szCs w:val="22"/>
              </w:rPr>
              <w:t>1135,35</w:t>
            </w:r>
          </w:p>
        </w:tc>
        <w:tc>
          <w:tcPr>
            <w:tcW w:w="992" w:type="dxa"/>
            <w:gridSpan w:val="2"/>
          </w:tcPr>
          <w:p w:rsidR="005E4A2F" w:rsidRPr="00DF1577" w:rsidRDefault="005E4A2F" w:rsidP="00DF1577">
            <w:pPr>
              <w:tabs>
                <w:tab w:val="left" w:pos="142"/>
              </w:tabs>
              <w:jc w:val="center"/>
            </w:pPr>
            <w:r w:rsidRPr="00DF1577">
              <w:rPr>
                <w:sz w:val="22"/>
                <w:szCs w:val="22"/>
              </w:rPr>
              <w:t>1135,35</w:t>
            </w:r>
          </w:p>
        </w:tc>
        <w:tc>
          <w:tcPr>
            <w:tcW w:w="2095" w:type="dxa"/>
          </w:tcPr>
          <w:p w:rsidR="005E4A2F" w:rsidRPr="00DF1577" w:rsidRDefault="005E4A2F" w:rsidP="00DF1577">
            <w:pPr>
              <w:tabs>
                <w:tab w:val="left" w:pos="142"/>
              </w:tabs>
            </w:pPr>
            <w:r w:rsidRPr="00DF1577">
              <w:t>Удосконалення системи підготовки спортсменів, покращення результати виступів спортсменів, підготовка спортивного резерву для збірних команд України</w:t>
            </w:r>
          </w:p>
        </w:tc>
      </w:tr>
      <w:tr w:rsidR="005E4A2F" w:rsidRPr="00DF1577" w:rsidTr="009C6436">
        <w:tc>
          <w:tcPr>
            <w:tcW w:w="900" w:type="dxa"/>
          </w:tcPr>
          <w:p w:rsidR="005E4A2F" w:rsidRPr="00DF1577" w:rsidRDefault="005E4A2F" w:rsidP="00DF1577">
            <w:pPr>
              <w:tabs>
                <w:tab w:val="left" w:pos="142"/>
              </w:tabs>
              <w:ind w:right="-108"/>
            </w:pPr>
            <w:r w:rsidRPr="00DF1577">
              <w:t>3.2.2</w:t>
            </w:r>
          </w:p>
        </w:tc>
        <w:tc>
          <w:tcPr>
            <w:tcW w:w="1800" w:type="dxa"/>
            <w:vMerge/>
          </w:tcPr>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 xml:space="preserve">Організація оздоровлення та відпочинку вихованців  Роздільнянської дитячо-юнацької спортивної школи у спортивно-оздоровчих таборах   </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w:t>
            </w:r>
          </w:p>
          <w:p w:rsidR="005E4A2F" w:rsidRPr="00DF1577" w:rsidRDefault="005E4A2F" w:rsidP="00DF1577">
            <w:r w:rsidRPr="00DF1577">
              <w:t>Роздільнянської міської ради,</w:t>
            </w:r>
          </w:p>
          <w:p w:rsidR="005E4A2F" w:rsidRPr="00DF1577" w:rsidRDefault="005E4A2F" w:rsidP="00DF1577">
            <w:pPr>
              <w:tabs>
                <w:tab w:val="left" w:pos="142"/>
              </w:tabs>
              <w:jc w:val="both"/>
            </w:pPr>
            <w:r w:rsidRPr="00DF1577">
              <w:t>КЗ «Розділь-нянська ДЮСШ»</w:t>
            </w:r>
          </w:p>
        </w:tc>
        <w:tc>
          <w:tcPr>
            <w:tcW w:w="1134" w:type="dxa"/>
          </w:tcPr>
          <w:p w:rsidR="005E4A2F" w:rsidRPr="00DF1577" w:rsidRDefault="005E4A2F" w:rsidP="00DF1577">
            <w:r w:rsidRPr="00DF1577">
              <w:t>Міський бюджет</w:t>
            </w:r>
          </w:p>
        </w:tc>
        <w:tc>
          <w:tcPr>
            <w:tcW w:w="993" w:type="dxa"/>
          </w:tcPr>
          <w:p w:rsidR="005E4A2F" w:rsidRPr="00DF1577" w:rsidRDefault="005E4A2F" w:rsidP="00DF1577">
            <w:pPr>
              <w:tabs>
                <w:tab w:val="left" w:pos="142"/>
              </w:tabs>
              <w:jc w:val="center"/>
            </w:pPr>
            <w:r w:rsidRPr="00DF1577">
              <w:t>200,0</w:t>
            </w:r>
          </w:p>
        </w:tc>
        <w:tc>
          <w:tcPr>
            <w:tcW w:w="1034" w:type="dxa"/>
          </w:tcPr>
          <w:p w:rsidR="005E4A2F" w:rsidRPr="00DF1577" w:rsidRDefault="005E4A2F" w:rsidP="00DF1577">
            <w:pPr>
              <w:tabs>
                <w:tab w:val="left" w:pos="142"/>
              </w:tabs>
              <w:jc w:val="center"/>
            </w:pPr>
            <w:r w:rsidRPr="00DF1577">
              <w:t>0</w:t>
            </w:r>
          </w:p>
        </w:tc>
        <w:tc>
          <w:tcPr>
            <w:tcW w:w="992" w:type="dxa"/>
          </w:tcPr>
          <w:p w:rsidR="005E4A2F" w:rsidRPr="00DF1577" w:rsidRDefault="005E4A2F" w:rsidP="00DF1577">
            <w:pPr>
              <w:tabs>
                <w:tab w:val="left" w:pos="142"/>
              </w:tabs>
              <w:jc w:val="center"/>
            </w:pPr>
            <w:r w:rsidRPr="00DF1577">
              <w:t>100,0</w:t>
            </w:r>
          </w:p>
        </w:tc>
        <w:tc>
          <w:tcPr>
            <w:tcW w:w="992" w:type="dxa"/>
            <w:gridSpan w:val="2"/>
          </w:tcPr>
          <w:p w:rsidR="005E4A2F" w:rsidRPr="00DF1577" w:rsidRDefault="005E4A2F" w:rsidP="00DF1577">
            <w:pPr>
              <w:tabs>
                <w:tab w:val="left" w:pos="142"/>
              </w:tabs>
              <w:jc w:val="center"/>
            </w:pPr>
            <w:r w:rsidRPr="00DF1577">
              <w:t>100,0</w:t>
            </w:r>
          </w:p>
        </w:tc>
        <w:tc>
          <w:tcPr>
            <w:tcW w:w="2095" w:type="dxa"/>
          </w:tcPr>
          <w:p w:rsidR="005E4A2F" w:rsidRPr="00DF1577" w:rsidRDefault="005E4A2F" w:rsidP="00DF1577">
            <w:pPr>
              <w:tabs>
                <w:tab w:val="left" w:pos="142"/>
              </w:tabs>
            </w:pPr>
            <w:r w:rsidRPr="00DF1577">
              <w:t>Створення умов для оздоровлення та змістовного відпочинку дітей</w:t>
            </w:r>
          </w:p>
        </w:tc>
      </w:tr>
      <w:tr w:rsidR="005E4A2F" w:rsidRPr="00DF1577" w:rsidTr="009C6436">
        <w:tc>
          <w:tcPr>
            <w:tcW w:w="900" w:type="dxa"/>
          </w:tcPr>
          <w:p w:rsidR="005E4A2F" w:rsidRPr="00DF1577" w:rsidRDefault="005E4A2F" w:rsidP="00DF1577">
            <w:pPr>
              <w:tabs>
                <w:tab w:val="left" w:pos="142"/>
              </w:tabs>
              <w:ind w:right="-108"/>
            </w:pPr>
            <w:r w:rsidRPr="00DF1577">
              <w:t>3.2.3</w:t>
            </w:r>
          </w:p>
        </w:tc>
        <w:tc>
          <w:tcPr>
            <w:tcW w:w="1800" w:type="dxa"/>
            <w:vMerge/>
          </w:tcPr>
          <w:p w:rsidR="005E4A2F" w:rsidRPr="00DF1577" w:rsidRDefault="005E4A2F" w:rsidP="00DF1577">
            <w:pPr>
              <w:tabs>
                <w:tab w:val="left" w:pos="142"/>
              </w:tabs>
            </w:pPr>
          </w:p>
        </w:tc>
        <w:tc>
          <w:tcPr>
            <w:tcW w:w="4111" w:type="dxa"/>
          </w:tcPr>
          <w:p w:rsidR="005E4A2F" w:rsidRPr="00DF1577" w:rsidRDefault="005E4A2F" w:rsidP="00DF1577">
            <w:pPr>
              <w:tabs>
                <w:tab w:val="left" w:pos="142"/>
              </w:tabs>
            </w:pPr>
            <w:r w:rsidRPr="00DF1577">
              <w:t>Забезпечення активним відпочинком дітей, організація фізкультурно-масових заходів дітей територіальної громади</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w:t>
            </w:r>
          </w:p>
          <w:p w:rsidR="005E4A2F" w:rsidRPr="00DF1577" w:rsidRDefault="005E4A2F" w:rsidP="00DF1577">
            <w:r w:rsidRPr="00DF1577">
              <w:t>Роздільнянської міської ради</w:t>
            </w:r>
          </w:p>
          <w:p w:rsidR="005E4A2F" w:rsidRPr="00DF1577" w:rsidRDefault="005E4A2F" w:rsidP="00DF1577">
            <w:pPr>
              <w:tabs>
                <w:tab w:val="left" w:pos="142"/>
              </w:tabs>
              <w:jc w:val="both"/>
            </w:pPr>
          </w:p>
        </w:tc>
        <w:tc>
          <w:tcPr>
            <w:tcW w:w="1134" w:type="dxa"/>
          </w:tcPr>
          <w:p w:rsidR="005E4A2F" w:rsidRPr="00DF1577" w:rsidRDefault="005E4A2F" w:rsidP="00DF1577">
            <w:r w:rsidRPr="00DF1577">
              <w:t>Міський бюджет</w:t>
            </w:r>
          </w:p>
        </w:tc>
        <w:tc>
          <w:tcPr>
            <w:tcW w:w="993" w:type="dxa"/>
          </w:tcPr>
          <w:p w:rsidR="005E4A2F" w:rsidRPr="00DF1577" w:rsidRDefault="005E4A2F" w:rsidP="00DF1577">
            <w:pPr>
              <w:tabs>
                <w:tab w:val="left" w:pos="142"/>
              </w:tabs>
              <w:jc w:val="center"/>
            </w:pPr>
            <w:r w:rsidRPr="00DF1577">
              <w:t>205,0</w:t>
            </w:r>
          </w:p>
        </w:tc>
        <w:tc>
          <w:tcPr>
            <w:tcW w:w="1034" w:type="dxa"/>
          </w:tcPr>
          <w:p w:rsidR="005E4A2F" w:rsidRPr="00DF1577" w:rsidRDefault="005E4A2F" w:rsidP="00DF1577">
            <w:pPr>
              <w:tabs>
                <w:tab w:val="left" w:pos="142"/>
              </w:tabs>
              <w:jc w:val="center"/>
            </w:pPr>
            <w:r w:rsidRPr="00DF1577">
              <w:t>68,0</w:t>
            </w:r>
          </w:p>
        </w:tc>
        <w:tc>
          <w:tcPr>
            <w:tcW w:w="992" w:type="dxa"/>
          </w:tcPr>
          <w:p w:rsidR="005E4A2F" w:rsidRPr="00DF1577" w:rsidRDefault="005E4A2F" w:rsidP="00DF1577">
            <w:pPr>
              <w:tabs>
                <w:tab w:val="left" w:pos="142"/>
              </w:tabs>
              <w:jc w:val="center"/>
            </w:pPr>
            <w:r w:rsidRPr="00DF1577">
              <w:t>68,0</w:t>
            </w:r>
          </w:p>
        </w:tc>
        <w:tc>
          <w:tcPr>
            <w:tcW w:w="992" w:type="dxa"/>
            <w:gridSpan w:val="2"/>
          </w:tcPr>
          <w:p w:rsidR="005E4A2F" w:rsidRPr="00DF1577" w:rsidRDefault="005E4A2F" w:rsidP="00DF1577">
            <w:pPr>
              <w:tabs>
                <w:tab w:val="left" w:pos="142"/>
              </w:tabs>
              <w:jc w:val="center"/>
            </w:pPr>
            <w:r w:rsidRPr="00DF1577">
              <w:t>69,0</w:t>
            </w:r>
          </w:p>
        </w:tc>
        <w:tc>
          <w:tcPr>
            <w:tcW w:w="2095" w:type="dxa"/>
          </w:tcPr>
          <w:p w:rsidR="005E4A2F" w:rsidRPr="00DF1577" w:rsidRDefault="005E4A2F" w:rsidP="00DF1577">
            <w:pPr>
              <w:tabs>
                <w:tab w:val="left" w:pos="142"/>
              </w:tabs>
            </w:pPr>
            <w:r w:rsidRPr="00DF1577">
              <w:t>Створення умов для розвитку регулярної рухової активності дітей та молоді для зміцнення здоров’я</w:t>
            </w:r>
          </w:p>
        </w:tc>
      </w:tr>
      <w:tr w:rsidR="005E4A2F" w:rsidRPr="00DF1577" w:rsidTr="009C6436">
        <w:tc>
          <w:tcPr>
            <w:tcW w:w="10213" w:type="dxa"/>
            <w:gridSpan w:val="7"/>
          </w:tcPr>
          <w:p w:rsidR="005E4A2F" w:rsidRPr="00DF1577" w:rsidRDefault="005E4A2F" w:rsidP="00DF1577">
            <w:pPr>
              <w:jc w:val="center"/>
            </w:pPr>
            <w:r w:rsidRPr="00DF1577">
              <w:t>По розділу 3.2</w:t>
            </w:r>
          </w:p>
        </w:tc>
        <w:tc>
          <w:tcPr>
            <w:tcW w:w="993" w:type="dxa"/>
          </w:tcPr>
          <w:p w:rsidR="005E4A2F" w:rsidRPr="00DF1577" w:rsidRDefault="005E4A2F" w:rsidP="00DF1577">
            <w:pPr>
              <w:tabs>
                <w:tab w:val="left" w:pos="142"/>
              </w:tabs>
              <w:jc w:val="center"/>
              <w:rPr>
                <w:b/>
              </w:rPr>
            </w:pPr>
            <w:r w:rsidRPr="00DF1577">
              <w:rPr>
                <w:b/>
                <w:sz w:val="22"/>
                <w:szCs w:val="22"/>
              </w:rPr>
              <w:t>3375,7</w:t>
            </w:r>
          </w:p>
        </w:tc>
        <w:tc>
          <w:tcPr>
            <w:tcW w:w="1034" w:type="dxa"/>
          </w:tcPr>
          <w:p w:rsidR="005E4A2F" w:rsidRPr="00DF1577" w:rsidRDefault="005E4A2F" w:rsidP="00DF1577">
            <w:pPr>
              <w:tabs>
                <w:tab w:val="left" w:pos="142"/>
              </w:tabs>
              <w:jc w:val="center"/>
              <w:rPr>
                <w:b/>
              </w:rPr>
            </w:pPr>
            <w:r w:rsidRPr="00DF1577">
              <w:rPr>
                <w:b/>
              </w:rPr>
              <w:t>6</w:t>
            </w:r>
            <w:r>
              <w:rPr>
                <w:b/>
              </w:rPr>
              <w:t>1</w:t>
            </w:r>
            <w:r w:rsidRPr="00DF1577">
              <w:rPr>
                <w:b/>
              </w:rPr>
              <w:t>8,0</w:t>
            </w:r>
          </w:p>
        </w:tc>
        <w:tc>
          <w:tcPr>
            <w:tcW w:w="992" w:type="dxa"/>
          </w:tcPr>
          <w:p w:rsidR="005E4A2F" w:rsidRPr="00DF1577" w:rsidRDefault="005E4A2F" w:rsidP="00DF1577">
            <w:pPr>
              <w:jc w:val="center"/>
            </w:pPr>
            <w:r w:rsidRPr="00DF1577">
              <w:rPr>
                <w:b/>
                <w:sz w:val="22"/>
                <w:szCs w:val="22"/>
              </w:rPr>
              <w:t>1303,35</w:t>
            </w:r>
          </w:p>
        </w:tc>
        <w:tc>
          <w:tcPr>
            <w:tcW w:w="992" w:type="dxa"/>
            <w:gridSpan w:val="2"/>
          </w:tcPr>
          <w:p w:rsidR="005E4A2F" w:rsidRPr="00DF1577" w:rsidRDefault="005E4A2F" w:rsidP="00DF1577">
            <w:pPr>
              <w:jc w:val="center"/>
            </w:pPr>
            <w:r w:rsidRPr="00DF1577">
              <w:rPr>
                <w:b/>
                <w:sz w:val="22"/>
                <w:szCs w:val="22"/>
              </w:rPr>
              <w:t>1304,35</w:t>
            </w:r>
          </w:p>
        </w:tc>
        <w:tc>
          <w:tcPr>
            <w:tcW w:w="2095" w:type="dxa"/>
          </w:tcPr>
          <w:p w:rsidR="005E4A2F" w:rsidRPr="00DF1577" w:rsidRDefault="005E4A2F" w:rsidP="00DF1577">
            <w:pPr>
              <w:tabs>
                <w:tab w:val="left" w:pos="142"/>
              </w:tabs>
            </w:pP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3.3. Фізкультурно-спортивна та оздоровчо-реабілітаційна діяльність</w:t>
            </w:r>
          </w:p>
        </w:tc>
      </w:tr>
      <w:tr w:rsidR="005E4A2F" w:rsidRPr="00DF1577" w:rsidTr="009C6436">
        <w:tc>
          <w:tcPr>
            <w:tcW w:w="900" w:type="dxa"/>
          </w:tcPr>
          <w:p w:rsidR="005E4A2F" w:rsidRPr="00DF1577" w:rsidRDefault="005E4A2F" w:rsidP="00DF1577">
            <w:pPr>
              <w:tabs>
                <w:tab w:val="left" w:pos="142"/>
              </w:tabs>
              <w:ind w:right="-108"/>
            </w:pPr>
            <w:r w:rsidRPr="00DF1577">
              <w:t>3.3.1</w:t>
            </w:r>
          </w:p>
        </w:tc>
        <w:tc>
          <w:tcPr>
            <w:tcW w:w="1800" w:type="dxa"/>
          </w:tcPr>
          <w:p w:rsidR="005E4A2F" w:rsidRPr="00DF1577" w:rsidRDefault="005E4A2F" w:rsidP="00DF1577">
            <w:pPr>
              <w:tabs>
                <w:tab w:val="left" w:pos="142"/>
              </w:tabs>
              <w:rPr>
                <w:lang w:val="ru-RU"/>
              </w:rPr>
            </w:pPr>
            <w:r w:rsidRPr="00DF1577">
              <w:t>Здійснювати фізкультурно-спортивну діяльність серед осіб з обмеженими фізичними можливостями</w:t>
            </w:r>
            <w:r w:rsidRPr="00DF1577">
              <w:rPr>
                <w:lang w:val="ru-RU"/>
              </w:rPr>
              <w:t xml:space="preserve">, </w:t>
            </w:r>
          </w:p>
          <w:p w:rsidR="005E4A2F" w:rsidRPr="00DF1577" w:rsidRDefault="005E4A2F" w:rsidP="00DF1577">
            <w:pPr>
              <w:tabs>
                <w:tab w:val="left" w:pos="142"/>
              </w:tabs>
            </w:pPr>
            <w:r w:rsidRPr="00DF1577">
              <w:t>запровадити різноманітні форми фізкультурно-оздоровчих та спортивних послуг для різних груп населення</w:t>
            </w:r>
          </w:p>
        </w:tc>
        <w:tc>
          <w:tcPr>
            <w:tcW w:w="4111" w:type="dxa"/>
          </w:tcPr>
          <w:p w:rsidR="005E4A2F" w:rsidRPr="00DF1577" w:rsidRDefault="005E4A2F" w:rsidP="00DF1577">
            <w:pPr>
              <w:tabs>
                <w:tab w:val="left" w:pos="142"/>
              </w:tabs>
            </w:pPr>
            <w:r w:rsidRPr="00DF1577">
              <w:t>Проведення фізкультурно-оздоровчих та спортивних заходів, змагань для осіб з інвалідністю, людей похилого віку</w:t>
            </w:r>
          </w:p>
        </w:tc>
        <w:tc>
          <w:tcPr>
            <w:tcW w:w="852" w:type="dxa"/>
          </w:tcPr>
          <w:p w:rsidR="005E4A2F" w:rsidRPr="00DF1577" w:rsidRDefault="005E4A2F" w:rsidP="00DF1577">
            <w:pPr>
              <w:tabs>
                <w:tab w:val="left" w:pos="142"/>
              </w:tabs>
            </w:pPr>
            <w:r w:rsidRPr="00DF1577">
              <w:t>2021-2023 роки</w:t>
            </w:r>
          </w:p>
        </w:tc>
        <w:tc>
          <w:tcPr>
            <w:tcW w:w="1416" w:type="dxa"/>
            <w:gridSpan w:val="2"/>
          </w:tcPr>
          <w:p w:rsidR="005E4A2F" w:rsidRPr="00DF1577" w:rsidRDefault="005E4A2F" w:rsidP="00DF1577">
            <w:r w:rsidRPr="00DF1577">
              <w:t>Відділ молоді та спорту</w:t>
            </w:r>
          </w:p>
          <w:p w:rsidR="005E4A2F" w:rsidRPr="00DF1577" w:rsidRDefault="005E4A2F" w:rsidP="00DF1577">
            <w:r w:rsidRPr="00DF1577">
              <w:t>Роздільнянської міської ради, Розділь-нянська районна організація осіб з інвалідніс-тю</w:t>
            </w:r>
          </w:p>
          <w:p w:rsidR="005E4A2F" w:rsidRPr="00DF1577" w:rsidRDefault="005E4A2F" w:rsidP="00DF1577">
            <w:r w:rsidRPr="00DF1577">
              <w:t xml:space="preserve">                                                                                                                                                                                                                                                                                                                                                                                                                                                                                                                                                                                                                                                                                                                                                                                                                                                                                                                                                                                                                                                                                                                                                                                                                                                                                                                                                                                                                                                                                                                                                                                                                                                                                                                                                                                                                                      </w:t>
            </w:r>
          </w:p>
          <w:p w:rsidR="005E4A2F" w:rsidRPr="00DF1577" w:rsidRDefault="005E4A2F" w:rsidP="00DF1577"/>
        </w:tc>
        <w:tc>
          <w:tcPr>
            <w:tcW w:w="1134" w:type="dxa"/>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216,7</w:t>
            </w:r>
          </w:p>
        </w:tc>
        <w:tc>
          <w:tcPr>
            <w:tcW w:w="1034" w:type="dxa"/>
          </w:tcPr>
          <w:p w:rsidR="005E4A2F" w:rsidRPr="00DF1577" w:rsidRDefault="005E4A2F" w:rsidP="00DF1577">
            <w:pPr>
              <w:tabs>
                <w:tab w:val="left" w:pos="142"/>
              </w:tabs>
              <w:jc w:val="center"/>
            </w:pPr>
            <w:r w:rsidRPr="00DF1577">
              <w:t>58,9</w:t>
            </w:r>
          </w:p>
        </w:tc>
        <w:tc>
          <w:tcPr>
            <w:tcW w:w="992" w:type="dxa"/>
          </w:tcPr>
          <w:p w:rsidR="005E4A2F" w:rsidRPr="00DF1577" w:rsidRDefault="005E4A2F" w:rsidP="00DF1577">
            <w:pPr>
              <w:tabs>
                <w:tab w:val="left" w:pos="142"/>
              </w:tabs>
              <w:jc w:val="center"/>
            </w:pPr>
            <w:r w:rsidRPr="00DF1577">
              <w:t>78,9</w:t>
            </w:r>
          </w:p>
        </w:tc>
        <w:tc>
          <w:tcPr>
            <w:tcW w:w="992" w:type="dxa"/>
            <w:gridSpan w:val="2"/>
          </w:tcPr>
          <w:p w:rsidR="005E4A2F" w:rsidRPr="00DF1577" w:rsidRDefault="005E4A2F" w:rsidP="00DF1577">
            <w:pPr>
              <w:tabs>
                <w:tab w:val="left" w:pos="142"/>
              </w:tabs>
              <w:jc w:val="center"/>
            </w:pPr>
            <w:r w:rsidRPr="00DF1577">
              <w:t>78,9</w:t>
            </w:r>
          </w:p>
        </w:tc>
        <w:tc>
          <w:tcPr>
            <w:tcW w:w="2095" w:type="dxa"/>
          </w:tcPr>
          <w:p w:rsidR="005E4A2F" w:rsidRPr="00DF1577" w:rsidRDefault="005E4A2F" w:rsidP="00DF1577">
            <w:pPr>
              <w:tabs>
                <w:tab w:val="left" w:pos="142"/>
              </w:tabs>
              <w:rPr>
                <w:lang w:val="ru-RU"/>
              </w:rPr>
            </w:pPr>
            <w:r w:rsidRPr="00DF1577">
              <w:t>Запровадження доступних, якісних та різноманітних форм оздоровчих, рекреаційних, реабілітаційних та спортивних послуг для різних груп населення</w:t>
            </w:r>
            <w:r w:rsidRPr="00DF1577">
              <w:rPr>
                <w:lang w:val="ru-RU"/>
              </w:rPr>
              <w:t>,</w:t>
            </w:r>
          </w:p>
          <w:p w:rsidR="005E4A2F" w:rsidRPr="00DF1577" w:rsidRDefault="005E4A2F" w:rsidP="00DF1577">
            <w:pPr>
              <w:tabs>
                <w:tab w:val="left" w:pos="142"/>
              </w:tabs>
            </w:pPr>
            <w:r w:rsidRPr="00DF1577">
              <w:t>забезпечення оптимального обсягу рухової активності громадян; створення цивілізованих умов для соціальної адаптації та фізкультурно-спортивної реабілітації осіб з обмеженими фізичними можливостями;</w:t>
            </w:r>
          </w:p>
          <w:p w:rsidR="005E4A2F" w:rsidRPr="00DF1577" w:rsidRDefault="005E4A2F" w:rsidP="00DF1577">
            <w:pPr>
              <w:tabs>
                <w:tab w:val="left" w:pos="142"/>
              </w:tabs>
            </w:pPr>
          </w:p>
        </w:tc>
      </w:tr>
      <w:tr w:rsidR="005E4A2F" w:rsidRPr="00DF1577" w:rsidTr="009C6436">
        <w:tc>
          <w:tcPr>
            <w:tcW w:w="10213" w:type="dxa"/>
            <w:gridSpan w:val="7"/>
          </w:tcPr>
          <w:p w:rsidR="005E4A2F" w:rsidRPr="00DF1577" w:rsidRDefault="005E4A2F" w:rsidP="00DF1577">
            <w:pPr>
              <w:tabs>
                <w:tab w:val="left" w:pos="142"/>
              </w:tabs>
              <w:jc w:val="center"/>
            </w:pPr>
            <w:r w:rsidRPr="00DF1577">
              <w:t>По розділу 3.3</w:t>
            </w:r>
          </w:p>
        </w:tc>
        <w:tc>
          <w:tcPr>
            <w:tcW w:w="993" w:type="dxa"/>
          </w:tcPr>
          <w:p w:rsidR="005E4A2F" w:rsidRPr="00DF1577" w:rsidRDefault="005E4A2F" w:rsidP="00DF1577">
            <w:pPr>
              <w:tabs>
                <w:tab w:val="left" w:pos="142"/>
              </w:tabs>
              <w:jc w:val="center"/>
              <w:rPr>
                <w:b/>
              </w:rPr>
            </w:pPr>
            <w:r w:rsidRPr="00DF1577">
              <w:rPr>
                <w:b/>
              </w:rPr>
              <w:t>216,7</w:t>
            </w:r>
          </w:p>
        </w:tc>
        <w:tc>
          <w:tcPr>
            <w:tcW w:w="1034" w:type="dxa"/>
          </w:tcPr>
          <w:p w:rsidR="005E4A2F" w:rsidRPr="00DF1577" w:rsidRDefault="005E4A2F" w:rsidP="00DF1577">
            <w:pPr>
              <w:tabs>
                <w:tab w:val="left" w:pos="142"/>
              </w:tabs>
              <w:jc w:val="center"/>
              <w:rPr>
                <w:b/>
              </w:rPr>
            </w:pPr>
            <w:r w:rsidRPr="00DF1577">
              <w:rPr>
                <w:b/>
              </w:rPr>
              <w:t>58,9</w:t>
            </w:r>
          </w:p>
        </w:tc>
        <w:tc>
          <w:tcPr>
            <w:tcW w:w="992" w:type="dxa"/>
          </w:tcPr>
          <w:p w:rsidR="005E4A2F" w:rsidRPr="00DF1577" w:rsidRDefault="005E4A2F" w:rsidP="00DF1577">
            <w:pPr>
              <w:jc w:val="center"/>
              <w:rPr>
                <w:b/>
              </w:rPr>
            </w:pPr>
            <w:r w:rsidRPr="00DF1577">
              <w:rPr>
                <w:b/>
              </w:rPr>
              <w:t>78,9</w:t>
            </w:r>
          </w:p>
        </w:tc>
        <w:tc>
          <w:tcPr>
            <w:tcW w:w="992" w:type="dxa"/>
            <w:gridSpan w:val="2"/>
          </w:tcPr>
          <w:p w:rsidR="005E4A2F" w:rsidRPr="00DF1577" w:rsidRDefault="005E4A2F" w:rsidP="00DF1577">
            <w:pPr>
              <w:jc w:val="center"/>
            </w:pPr>
            <w:r w:rsidRPr="00DF1577">
              <w:rPr>
                <w:b/>
              </w:rPr>
              <w:t>78,9</w:t>
            </w:r>
          </w:p>
        </w:tc>
        <w:tc>
          <w:tcPr>
            <w:tcW w:w="2095" w:type="dxa"/>
          </w:tcPr>
          <w:p w:rsidR="005E4A2F" w:rsidRPr="00DF1577" w:rsidRDefault="005E4A2F" w:rsidP="00DF1577">
            <w:pPr>
              <w:tabs>
                <w:tab w:val="left" w:pos="142"/>
              </w:tabs>
            </w:pPr>
          </w:p>
        </w:tc>
      </w:tr>
      <w:tr w:rsidR="005E4A2F" w:rsidRPr="00DF1577" w:rsidTr="009C6436">
        <w:tc>
          <w:tcPr>
            <w:tcW w:w="10213" w:type="dxa"/>
            <w:gridSpan w:val="7"/>
          </w:tcPr>
          <w:p w:rsidR="005E4A2F" w:rsidRPr="00DF1577" w:rsidRDefault="005E4A2F" w:rsidP="00DF1577">
            <w:pPr>
              <w:tabs>
                <w:tab w:val="left" w:pos="142"/>
              </w:tabs>
              <w:jc w:val="center"/>
            </w:pPr>
            <w:r w:rsidRPr="00DF1577">
              <w:t>По розділу 3</w:t>
            </w:r>
          </w:p>
        </w:tc>
        <w:tc>
          <w:tcPr>
            <w:tcW w:w="993" w:type="dxa"/>
          </w:tcPr>
          <w:p w:rsidR="005E4A2F" w:rsidRPr="00DF1577" w:rsidRDefault="005E4A2F" w:rsidP="00DF1577">
            <w:pPr>
              <w:tabs>
                <w:tab w:val="left" w:pos="142"/>
              </w:tabs>
              <w:jc w:val="center"/>
              <w:rPr>
                <w:b/>
              </w:rPr>
            </w:pPr>
            <w:r w:rsidRPr="00DF1577">
              <w:rPr>
                <w:b/>
              </w:rPr>
              <w:t>5872,4</w:t>
            </w:r>
          </w:p>
        </w:tc>
        <w:tc>
          <w:tcPr>
            <w:tcW w:w="1034" w:type="dxa"/>
          </w:tcPr>
          <w:p w:rsidR="005E4A2F" w:rsidRPr="00DF1577" w:rsidRDefault="005E4A2F" w:rsidP="00DF1577">
            <w:pPr>
              <w:tabs>
                <w:tab w:val="left" w:pos="142"/>
              </w:tabs>
              <w:jc w:val="center"/>
              <w:rPr>
                <w:b/>
              </w:rPr>
            </w:pPr>
            <w:r w:rsidRPr="00DF1577">
              <w:rPr>
                <w:b/>
              </w:rPr>
              <w:t>1426,9</w:t>
            </w:r>
          </w:p>
        </w:tc>
        <w:tc>
          <w:tcPr>
            <w:tcW w:w="992" w:type="dxa"/>
          </w:tcPr>
          <w:p w:rsidR="005E4A2F" w:rsidRPr="00DF1577" w:rsidRDefault="005E4A2F" w:rsidP="00DF1577">
            <w:pPr>
              <w:tabs>
                <w:tab w:val="left" w:pos="142"/>
              </w:tabs>
              <w:jc w:val="center"/>
              <w:rPr>
                <w:b/>
              </w:rPr>
            </w:pPr>
            <w:r w:rsidRPr="00DF1577">
              <w:rPr>
                <w:b/>
                <w:sz w:val="22"/>
                <w:szCs w:val="22"/>
              </w:rPr>
              <w:t>2222,25</w:t>
            </w:r>
          </w:p>
        </w:tc>
        <w:tc>
          <w:tcPr>
            <w:tcW w:w="992" w:type="dxa"/>
            <w:gridSpan w:val="2"/>
          </w:tcPr>
          <w:p w:rsidR="005E4A2F" w:rsidRPr="00DF1577" w:rsidRDefault="005E4A2F" w:rsidP="00DF1577">
            <w:pPr>
              <w:tabs>
                <w:tab w:val="left" w:pos="142"/>
              </w:tabs>
              <w:jc w:val="center"/>
              <w:rPr>
                <w:b/>
              </w:rPr>
            </w:pPr>
            <w:r w:rsidRPr="00DF1577">
              <w:rPr>
                <w:b/>
                <w:sz w:val="22"/>
                <w:szCs w:val="22"/>
              </w:rPr>
              <w:t>2223,25</w:t>
            </w:r>
          </w:p>
        </w:tc>
        <w:tc>
          <w:tcPr>
            <w:tcW w:w="2095" w:type="dxa"/>
          </w:tcPr>
          <w:p w:rsidR="005E4A2F" w:rsidRPr="00DF1577" w:rsidRDefault="005E4A2F" w:rsidP="00DF1577">
            <w:pPr>
              <w:tabs>
                <w:tab w:val="left" w:pos="142"/>
              </w:tabs>
            </w:pPr>
          </w:p>
        </w:tc>
      </w:tr>
      <w:tr w:rsidR="005E4A2F" w:rsidRPr="00DF1577" w:rsidTr="009C6436">
        <w:tc>
          <w:tcPr>
            <w:tcW w:w="16319" w:type="dxa"/>
            <w:gridSpan w:val="13"/>
          </w:tcPr>
          <w:p w:rsidR="005E4A2F" w:rsidRPr="00DF1577" w:rsidRDefault="005E4A2F" w:rsidP="00DF1577">
            <w:pPr>
              <w:tabs>
                <w:tab w:val="left" w:pos="142"/>
              </w:tabs>
              <w:jc w:val="center"/>
              <w:rPr>
                <w:b/>
              </w:rPr>
            </w:pPr>
            <w:r w:rsidRPr="00DF1577">
              <w:rPr>
                <w:b/>
              </w:rPr>
              <w:t>4.</w:t>
            </w:r>
            <w:r w:rsidRPr="00DF1577">
              <w:rPr>
                <w:b/>
                <w:lang w:val="ru-RU"/>
              </w:rPr>
              <w:t xml:space="preserve"> </w:t>
            </w:r>
            <w:r w:rsidRPr="00DF1577">
              <w:rPr>
                <w:b/>
              </w:rPr>
              <w:t xml:space="preserve">Фінансова підтримка громадських організацій </w:t>
            </w:r>
            <w:r w:rsidRPr="00DF1577">
              <w:rPr>
                <w:b/>
                <w:lang w:val="ru-RU"/>
              </w:rPr>
              <w:t>спортивного спрямування та спортивних заходів інших громадських організацій</w:t>
            </w:r>
          </w:p>
        </w:tc>
      </w:tr>
      <w:tr w:rsidR="005E4A2F" w:rsidRPr="00DF1577" w:rsidTr="009C6436">
        <w:tc>
          <w:tcPr>
            <w:tcW w:w="900" w:type="dxa"/>
          </w:tcPr>
          <w:p w:rsidR="005E4A2F" w:rsidRPr="00DF1577" w:rsidRDefault="005E4A2F" w:rsidP="00DF1577">
            <w:pPr>
              <w:tabs>
                <w:tab w:val="left" w:pos="142"/>
              </w:tabs>
              <w:ind w:right="-108"/>
            </w:pPr>
            <w:r w:rsidRPr="00DF1577">
              <w:t>4.1</w:t>
            </w:r>
          </w:p>
        </w:tc>
        <w:tc>
          <w:tcPr>
            <w:tcW w:w="1800" w:type="dxa"/>
          </w:tcPr>
          <w:p w:rsidR="005E4A2F" w:rsidRPr="00DF1577" w:rsidRDefault="005E4A2F" w:rsidP="00DF1577">
            <w:pPr>
              <w:tabs>
                <w:tab w:val="left" w:pos="142"/>
              </w:tabs>
            </w:pPr>
            <w:r w:rsidRPr="00DF1577">
              <w:t>Поліпшити матеріально-технічн</w:t>
            </w:r>
            <w:r w:rsidRPr="00DF1577">
              <w:rPr>
                <w:lang w:val="ru-RU"/>
              </w:rPr>
              <w:t>е,</w:t>
            </w:r>
            <w:r w:rsidRPr="00DF1577">
              <w:t xml:space="preserve"> фінансов</w:t>
            </w:r>
            <w:r w:rsidRPr="00DF1577">
              <w:rPr>
                <w:lang w:val="ru-RU"/>
              </w:rPr>
              <w:t>е</w:t>
            </w:r>
            <w:r w:rsidRPr="00DF1577">
              <w:t>,  інформаційн</w:t>
            </w:r>
            <w:r w:rsidRPr="00DF1577">
              <w:rPr>
                <w:lang w:val="ru-RU"/>
              </w:rPr>
              <w:t>е</w:t>
            </w:r>
            <w:r w:rsidRPr="00DF1577">
              <w:t xml:space="preserve"> забезпечення сфери фізичної культури і спорту</w:t>
            </w:r>
          </w:p>
        </w:tc>
        <w:tc>
          <w:tcPr>
            <w:tcW w:w="4111" w:type="dxa"/>
          </w:tcPr>
          <w:p w:rsidR="005E4A2F" w:rsidRPr="00DF1577" w:rsidRDefault="005E4A2F" w:rsidP="00DF1577">
            <w:pPr>
              <w:tabs>
                <w:tab w:val="left" w:pos="142"/>
              </w:tabs>
            </w:pPr>
            <w:r w:rsidRPr="00DF1577">
              <w:t>Надання фінансової підтримки громадським організаціям фізкультурно-</w:t>
            </w:r>
            <w:r w:rsidRPr="00DF1577">
              <w:rPr>
                <w:lang w:val="ru-RU"/>
              </w:rPr>
              <w:t xml:space="preserve">спортивного спрямування,  а також іншим громадським організаціям, які у плані роботи передбачають проведення спортивних заходів </w:t>
            </w:r>
          </w:p>
        </w:tc>
        <w:tc>
          <w:tcPr>
            <w:tcW w:w="852" w:type="dxa"/>
          </w:tcPr>
          <w:p w:rsidR="005E4A2F" w:rsidRPr="00DF1577" w:rsidRDefault="005E4A2F" w:rsidP="00DF1577">
            <w:pPr>
              <w:tabs>
                <w:tab w:val="left" w:pos="142"/>
              </w:tabs>
            </w:pPr>
            <w:r w:rsidRPr="00DF1577">
              <w:t>2021-2023 роки</w:t>
            </w:r>
          </w:p>
        </w:tc>
        <w:tc>
          <w:tcPr>
            <w:tcW w:w="1176" w:type="dxa"/>
          </w:tcPr>
          <w:p w:rsidR="005E4A2F" w:rsidRPr="00DF1577" w:rsidRDefault="005E4A2F" w:rsidP="00DF1577">
            <w:r w:rsidRPr="00DF1577">
              <w:t>Відділ молоді та спорту</w:t>
            </w:r>
          </w:p>
          <w:p w:rsidR="005E4A2F" w:rsidRPr="00DF1577" w:rsidRDefault="005E4A2F" w:rsidP="00DF1577">
            <w:r w:rsidRPr="00DF1577">
              <w:t>Розділь-нянської міської ради</w:t>
            </w:r>
          </w:p>
          <w:p w:rsidR="005E4A2F" w:rsidRPr="00DF1577" w:rsidRDefault="005E4A2F" w:rsidP="00DF1577"/>
        </w:tc>
        <w:tc>
          <w:tcPr>
            <w:tcW w:w="1374" w:type="dxa"/>
            <w:gridSpan w:val="2"/>
          </w:tcPr>
          <w:p w:rsidR="005E4A2F" w:rsidRPr="00DF1577" w:rsidRDefault="005E4A2F" w:rsidP="00DF1577">
            <w:pPr>
              <w:tabs>
                <w:tab w:val="left" w:pos="142"/>
              </w:tabs>
            </w:pPr>
            <w:r w:rsidRPr="00DF1577">
              <w:t>Міський бюджет</w:t>
            </w:r>
          </w:p>
        </w:tc>
        <w:tc>
          <w:tcPr>
            <w:tcW w:w="993" w:type="dxa"/>
          </w:tcPr>
          <w:p w:rsidR="005E4A2F" w:rsidRPr="00DF1577" w:rsidRDefault="005E4A2F" w:rsidP="00DF1577">
            <w:pPr>
              <w:tabs>
                <w:tab w:val="left" w:pos="142"/>
              </w:tabs>
              <w:jc w:val="center"/>
            </w:pPr>
            <w:r w:rsidRPr="00DF1577">
              <w:t>300,0</w:t>
            </w:r>
          </w:p>
        </w:tc>
        <w:tc>
          <w:tcPr>
            <w:tcW w:w="1034" w:type="dxa"/>
          </w:tcPr>
          <w:p w:rsidR="005E4A2F" w:rsidRPr="00DF1577" w:rsidRDefault="005E4A2F" w:rsidP="00DF1577">
            <w:pPr>
              <w:tabs>
                <w:tab w:val="left" w:pos="142"/>
              </w:tabs>
              <w:jc w:val="center"/>
            </w:pPr>
            <w:r>
              <w:t>25</w:t>
            </w:r>
            <w:r w:rsidRPr="00DF1577">
              <w:t>0,0</w:t>
            </w:r>
          </w:p>
        </w:tc>
        <w:tc>
          <w:tcPr>
            <w:tcW w:w="992" w:type="dxa"/>
          </w:tcPr>
          <w:p w:rsidR="005E4A2F" w:rsidRPr="00DF1577" w:rsidRDefault="005E4A2F" w:rsidP="00DF1577">
            <w:pPr>
              <w:tabs>
                <w:tab w:val="left" w:pos="142"/>
              </w:tabs>
              <w:jc w:val="center"/>
            </w:pPr>
            <w:r w:rsidRPr="00DF1577">
              <w:t>100,0</w:t>
            </w:r>
          </w:p>
        </w:tc>
        <w:tc>
          <w:tcPr>
            <w:tcW w:w="992" w:type="dxa"/>
            <w:gridSpan w:val="2"/>
          </w:tcPr>
          <w:p w:rsidR="005E4A2F" w:rsidRPr="00DF1577" w:rsidRDefault="005E4A2F" w:rsidP="00DF1577">
            <w:pPr>
              <w:tabs>
                <w:tab w:val="left" w:pos="142"/>
              </w:tabs>
              <w:jc w:val="center"/>
            </w:pPr>
            <w:r w:rsidRPr="00DF1577">
              <w:t>100,0</w:t>
            </w:r>
          </w:p>
        </w:tc>
        <w:tc>
          <w:tcPr>
            <w:tcW w:w="2095" w:type="dxa"/>
          </w:tcPr>
          <w:p w:rsidR="005E4A2F" w:rsidRPr="00DF1577" w:rsidRDefault="005E4A2F" w:rsidP="00DF1577">
            <w:pPr>
              <w:tabs>
                <w:tab w:val="left" w:pos="142"/>
              </w:tabs>
            </w:pPr>
            <w:r w:rsidRPr="00DF1577">
              <w:t>Підвищення рівня охоплення громадян всіма видами фізкультурно-оздоровчої та спортивно-масової роботи</w:t>
            </w:r>
          </w:p>
        </w:tc>
      </w:tr>
      <w:tr w:rsidR="005E4A2F" w:rsidRPr="00DF1577" w:rsidTr="009C6436">
        <w:tc>
          <w:tcPr>
            <w:tcW w:w="10213" w:type="dxa"/>
            <w:gridSpan w:val="7"/>
          </w:tcPr>
          <w:p w:rsidR="005E4A2F" w:rsidRPr="00DF1577" w:rsidRDefault="005E4A2F" w:rsidP="00DF1577">
            <w:pPr>
              <w:tabs>
                <w:tab w:val="left" w:pos="142"/>
              </w:tabs>
              <w:jc w:val="center"/>
            </w:pPr>
            <w:r w:rsidRPr="00DF1577">
              <w:t>По розділу 4</w:t>
            </w:r>
          </w:p>
        </w:tc>
        <w:tc>
          <w:tcPr>
            <w:tcW w:w="993" w:type="dxa"/>
          </w:tcPr>
          <w:p w:rsidR="005E4A2F" w:rsidRPr="00DF1577" w:rsidRDefault="005E4A2F" w:rsidP="00DF1577">
            <w:pPr>
              <w:tabs>
                <w:tab w:val="left" w:pos="142"/>
              </w:tabs>
              <w:jc w:val="center"/>
              <w:rPr>
                <w:b/>
              </w:rPr>
            </w:pPr>
            <w:r w:rsidRPr="00DF1577">
              <w:rPr>
                <w:b/>
              </w:rPr>
              <w:t>300,0</w:t>
            </w:r>
          </w:p>
        </w:tc>
        <w:tc>
          <w:tcPr>
            <w:tcW w:w="1034" w:type="dxa"/>
          </w:tcPr>
          <w:p w:rsidR="005E4A2F" w:rsidRPr="00DF1577" w:rsidRDefault="005E4A2F" w:rsidP="00DF1577">
            <w:pPr>
              <w:tabs>
                <w:tab w:val="left" w:pos="142"/>
              </w:tabs>
              <w:jc w:val="center"/>
              <w:rPr>
                <w:b/>
              </w:rPr>
            </w:pPr>
            <w:r>
              <w:rPr>
                <w:b/>
              </w:rPr>
              <w:t>25</w:t>
            </w:r>
            <w:r w:rsidRPr="00DF1577">
              <w:rPr>
                <w:b/>
              </w:rPr>
              <w:t>0,0</w:t>
            </w:r>
          </w:p>
        </w:tc>
        <w:tc>
          <w:tcPr>
            <w:tcW w:w="992" w:type="dxa"/>
          </w:tcPr>
          <w:p w:rsidR="005E4A2F" w:rsidRPr="00DF1577" w:rsidRDefault="005E4A2F" w:rsidP="00DF1577">
            <w:pPr>
              <w:jc w:val="center"/>
              <w:rPr>
                <w:b/>
              </w:rPr>
            </w:pPr>
            <w:r w:rsidRPr="00DF1577">
              <w:rPr>
                <w:b/>
              </w:rPr>
              <w:t>100,0</w:t>
            </w:r>
          </w:p>
        </w:tc>
        <w:tc>
          <w:tcPr>
            <w:tcW w:w="992" w:type="dxa"/>
            <w:gridSpan w:val="2"/>
          </w:tcPr>
          <w:p w:rsidR="005E4A2F" w:rsidRPr="00DF1577" w:rsidRDefault="005E4A2F" w:rsidP="00DF1577">
            <w:pPr>
              <w:jc w:val="center"/>
            </w:pPr>
            <w:r w:rsidRPr="00DF1577">
              <w:rPr>
                <w:b/>
              </w:rPr>
              <w:t>100,0</w:t>
            </w:r>
          </w:p>
        </w:tc>
        <w:tc>
          <w:tcPr>
            <w:tcW w:w="2095" w:type="dxa"/>
          </w:tcPr>
          <w:p w:rsidR="005E4A2F" w:rsidRPr="00DF1577" w:rsidRDefault="005E4A2F" w:rsidP="00DF1577"/>
        </w:tc>
      </w:tr>
      <w:tr w:rsidR="005E4A2F" w:rsidRPr="00DF1577" w:rsidTr="009C6436">
        <w:trPr>
          <w:trHeight w:val="481"/>
        </w:trPr>
        <w:tc>
          <w:tcPr>
            <w:tcW w:w="10213" w:type="dxa"/>
            <w:gridSpan w:val="7"/>
          </w:tcPr>
          <w:p w:rsidR="005E4A2F" w:rsidRPr="00DF1577" w:rsidRDefault="005E4A2F" w:rsidP="00DF1577">
            <w:pPr>
              <w:tabs>
                <w:tab w:val="left" w:pos="142"/>
              </w:tabs>
              <w:jc w:val="center"/>
            </w:pPr>
            <w:r w:rsidRPr="00DF1577">
              <w:t>Всього по Програмі</w:t>
            </w:r>
          </w:p>
        </w:tc>
        <w:tc>
          <w:tcPr>
            <w:tcW w:w="993" w:type="dxa"/>
          </w:tcPr>
          <w:p w:rsidR="005E4A2F" w:rsidRPr="00DF1577" w:rsidRDefault="005E4A2F" w:rsidP="00DF1577">
            <w:pPr>
              <w:tabs>
                <w:tab w:val="left" w:pos="142"/>
              </w:tabs>
              <w:jc w:val="center"/>
              <w:rPr>
                <w:b/>
              </w:rPr>
            </w:pPr>
            <w:r w:rsidRPr="00DF1577">
              <w:rPr>
                <w:b/>
                <w:sz w:val="22"/>
                <w:szCs w:val="22"/>
              </w:rPr>
              <w:t>8617,3</w:t>
            </w:r>
          </w:p>
        </w:tc>
        <w:tc>
          <w:tcPr>
            <w:tcW w:w="1034" w:type="dxa"/>
          </w:tcPr>
          <w:p w:rsidR="005E4A2F" w:rsidRPr="00DF1577" w:rsidRDefault="005E4A2F" w:rsidP="00DF1577">
            <w:pPr>
              <w:tabs>
                <w:tab w:val="left" w:pos="142"/>
              </w:tabs>
              <w:jc w:val="center"/>
            </w:pPr>
            <w:r w:rsidRPr="00DF1577">
              <w:rPr>
                <w:b/>
              </w:rPr>
              <w:t>2831,8</w:t>
            </w:r>
          </w:p>
        </w:tc>
        <w:tc>
          <w:tcPr>
            <w:tcW w:w="992" w:type="dxa"/>
          </w:tcPr>
          <w:p w:rsidR="005E4A2F" w:rsidRPr="00DF1577" w:rsidRDefault="005E4A2F" w:rsidP="00DF1577">
            <w:pPr>
              <w:tabs>
                <w:tab w:val="left" w:pos="142"/>
              </w:tabs>
              <w:jc w:val="center"/>
              <w:rPr>
                <w:b/>
              </w:rPr>
            </w:pPr>
            <w:r w:rsidRPr="00DF1577">
              <w:rPr>
                <w:b/>
                <w:sz w:val="22"/>
                <w:szCs w:val="22"/>
              </w:rPr>
              <w:t>2892,25</w:t>
            </w:r>
          </w:p>
        </w:tc>
        <w:tc>
          <w:tcPr>
            <w:tcW w:w="992" w:type="dxa"/>
            <w:gridSpan w:val="2"/>
          </w:tcPr>
          <w:p w:rsidR="005E4A2F" w:rsidRPr="00DF1577" w:rsidRDefault="005E4A2F" w:rsidP="00DF1577">
            <w:pPr>
              <w:tabs>
                <w:tab w:val="left" w:pos="142"/>
              </w:tabs>
              <w:jc w:val="center"/>
              <w:rPr>
                <w:b/>
              </w:rPr>
            </w:pPr>
            <w:r w:rsidRPr="00DF1577">
              <w:rPr>
                <w:b/>
                <w:sz w:val="22"/>
                <w:szCs w:val="22"/>
              </w:rPr>
              <w:t>2893,25</w:t>
            </w:r>
          </w:p>
        </w:tc>
        <w:tc>
          <w:tcPr>
            <w:tcW w:w="2095" w:type="dxa"/>
          </w:tcPr>
          <w:p w:rsidR="005E4A2F" w:rsidRPr="00DF1577" w:rsidRDefault="005E4A2F" w:rsidP="00DF1577"/>
        </w:tc>
      </w:tr>
    </w:tbl>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r w:rsidRPr="00DF1577">
        <w:t xml:space="preserve">Начальник відділу молоді і спорту                                                                                                                                  </w:t>
      </w:r>
    </w:p>
    <w:p w:rsidR="005E4A2F" w:rsidRPr="00DF1577" w:rsidRDefault="005E4A2F" w:rsidP="00DF1577">
      <w:pPr>
        <w:sectPr w:rsidR="005E4A2F" w:rsidRPr="00DF1577" w:rsidSect="00E65B3D">
          <w:pgSz w:w="16838" w:h="11906" w:orient="landscape" w:code="9"/>
          <w:pgMar w:top="720" w:right="1134" w:bottom="357" w:left="1134" w:header="709" w:footer="709" w:gutter="0"/>
          <w:cols w:space="708"/>
          <w:docGrid w:linePitch="360"/>
        </w:sectPr>
      </w:pPr>
      <w:r w:rsidRPr="00DF1577">
        <w:t>Роздільнянської міської ради</w:t>
      </w:r>
      <w:r w:rsidRPr="00DF1577">
        <w:tab/>
      </w:r>
      <w:r w:rsidRPr="00DF1577">
        <w:tab/>
      </w:r>
      <w:r w:rsidRPr="00DF1577">
        <w:tab/>
      </w:r>
      <w:r w:rsidRPr="00DF1577">
        <w:tab/>
      </w:r>
      <w:r w:rsidRPr="00DF1577">
        <w:tab/>
      </w:r>
      <w:r w:rsidRPr="00DF1577">
        <w:tab/>
      </w:r>
      <w:r w:rsidRPr="00DF1577">
        <w:tab/>
      </w:r>
      <w:r w:rsidRPr="00DF1577">
        <w:tab/>
        <w:t>Тетяна ШАЙДУК</w:t>
      </w:r>
    </w:p>
    <w:p w:rsidR="005E4A2F" w:rsidRPr="00DF1577" w:rsidRDefault="005E4A2F" w:rsidP="00DF1577">
      <w:pPr>
        <w:ind w:left="6840"/>
        <w:jc w:val="right"/>
      </w:pPr>
      <w:r w:rsidRPr="00DF1577">
        <w:t xml:space="preserve">Додаток 3 </w:t>
      </w:r>
    </w:p>
    <w:p w:rsidR="005E4A2F" w:rsidRPr="00DF1577" w:rsidRDefault="005E4A2F" w:rsidP="00DF1577">
      <w:pPr>
        <w:ind w:left="6840"/>
        <w:jc w:val="right"/>
      </w:pPr>
      <w:r w:rsidRPr="00DF1577">
        <w:t>до Програми</w:t>
      </w:r>
    </w:p>
    <w:p w:rsidR="005E4A2F" w:rsidRPr="00DF1577" w:rsidRDefault="005E4A2F" w:rsidP="00DF1577">
      <w:pPr>
        <w:jc w:val="right"/>
        <w:rPr>
          <w:sz w:val="28"/>
          <w:szCs w:val="28"/>
        </w:rPr>
      </w:pPr>
    </w:p>
    <w:p w:rsidR="005E4A2F" w:rsidRPr="00DF1577" w:rsidRDefault="005E4A2F" w:rsidP="00DF1577">
      <w:pPr>
        <w:ind w:firstLine="720"/>
        <w:jc w:val="center"/>
        <w:rPr>
          <w:b/>
          <w:sz w:val="28"/>
          <w:szCs w:val="28"/>
        </w:rPr>
      </w:pPr>
    </w:p>
    <w:p w:rsidR="005E4A2F" w:rsidRPr="00DF1577" w:rsidRDefault="005E4A2F" w:rsidP="00DF1577">
      <w:pPr>
        <w:ind w:firstLine="720"/>
        <w:jc w:val="center"/>
        <w:rPr>
          <w:b/>
          <w:sz w:val="28"/>
          <w:szCs w:val="28"/>
        </w:rPr>
      </w:pPr>
    </w:p>
    <w:p w:rsidR="005E4A2F" w:rsidRPr="00DF1577" w:rsidRDefault="005E4A2F" w:rsidP="00DF1577">
      <w:pPr>
        <w:ind w:firstLine="720"/>
        <w:jc w:val="center"/>
        <w:rPr>
          <w:b/>
        </w:rPr>
      </w:pPr>
      <w:r w:rsidRPr="00DF1577">
        <w:rPr>
          <w:b/>
        </w:rPr>
        <w:t>Ресурсне забезпечення Програми</w:t>
      </w:r>
    </w:p>
    <w:tbl>
      <w:tblPr>
        <w:tblpPr w:leftFromText="180" w:rightFromText="180" w:vertAnchor="text" w:horzAnchor="margin" w:tblpXSpec="center" w:tblpY="188"/>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5"/>
        <w:gridCol w:w="2052"/>
        <w:gridCol w:w="1711"/>
        <w:gridCol w:w="1800"/>
        <w:gridCol w:w="1693"/>
      </w:tblGrid>
      <w:tr w:rsidR="005E4A2F" w:rsidRPr="00DF1577" w:rsidTr="009C6436">
        <w:trPr>
          <w:trHeight w:val="1056"/>
        </w:trPr>
        <w:tc>
          <w:tcPr>
            <w:tcW w:w="2105" w:type="dxa"/>
            <w:vMerge w:val="restart"/>
            <w:vAlign w:val="center"/>
          </w:tcPr>
          <w:p w:rsidR="005E4A2F" w:rsidRPr="00DF1577" w:rsidRDefault="005E4A2F" w:rsidP="00DF1577">
            <w:pPr>
              <w:tabs>
                <w:tab w:val="left" w:pos="0"/>
              </w:tabs>
              <w:jc w:val="center"/>
            </w:pPr>
          </w:p>
        </w:tc>
        <w:tc>
          <w:tcPr>
            <w:tcW w:w="2052" w:type="dxa"/>
            <w:vMerge w:val="restart"/>
            <w:vAlign w:val="center"/>
          </w:tcPr>
          <w:p w:rsidR="005E4A2F" w:rsidRPr="00DF1577" w:rsidRDefault="005E4A2F" w:rsidP="00DF1577">
            <w:pPr>
              <w:tabs>
                <w:tab w:val="left" w:pos="0"/>
              </w:tabs>
              <w:jc w:val="center"/>
            </w:pPr>
            <w:r w:rsidRPr="00DF1577">
              <w:t xml:space="preserve">Обсяг </w:t>
            </w:r>
            <w:r w:rsidRPr="00DF1577">
              <w:rPr>
                <w:snapToGrid w:val="0"/>
              </w:rPr>
              <w:t xml:space="preserve">коштів, </w:t>
            </w:r>
            <w:r w:rsidRPr="00DF1577">
              <w:rPr>
                <w:snapToGrid w:val="0"/>
              </w:rPr>
              <w:br/>
              <w:t xml:space="preserve">що пропонується залучити на </w:t>
            </w:r>
            <w:r w:rsidRPr="00DF1577">
              <w:rPr>
                <w:snapToGrid w:val="0"/>
              </w:rPr>
              <w:br/>
              <w:t xml:space="preserve">виконання </w:t>
            </w:r>
            <w:r w:rsidRPr="00DF1577">
              <w:br/>
            </w:r>
            <w:r w:rsidRPr="00DF1577">
              <w:rPr>
                <w:snapToGrid w:val="0"/>
              </w:rPr>
              <w:t>Програми</w:t>
            </w:r>
          </w:p>
          <w:p w:rsidR="005E4A2F" w:rsidRPr="00DF1577" w:rsidRDefault="005E4A2F" w:rsidP="00DF1577">
            <w:pPr>
              <w:tabs>
                <w:tab w:val="left" w:pos="0"/>
              </w:tabs>
              <w:jc w:val="center"/>
            </w:pPr>
            <w:r w:rsidRPr="00DF1577">
              <w:t>(тис. грн)</w:t>
            </w:r>
          </w:p>
        </w:tc>
        <w:tc>
          <w:tcPr>
            <w:tcW w:w="5204" w:type="dxa"/>
            <w:gridSpan w:val="3"/>
            <w:vAlign w:val="center"/>
          </w:tcPr>
          <w:p w:rsidR="005E4A2F" w:rsidRPr="00DF1577" w:rsidRDefault="005E4A2F" w:rsidP="00DF1577">
            <w:pPr>
              <w:tabs>
                <w:tab w:val="left" w:pos="0"/>
              </w:tabs>
              <w:jc w:val="center"/>
            </w:pPr>
            <w:r w:rsidRPr="00DF1577">
              <w:t>Етапи виконання Програми</w:t>
            </w:r>
          </w:p>
        </w:tc>
      </w:tr>
      <w:tr w:rsidR="005E4A2F" w:rsidRPr="00DF1577" w:rsidTr="009C6436">
        <w:trPr>
          <w:trHeight w:val="144"/>
        </w:trPr>
        <w:tc>
          <w:tcPr>
            <w:tcW w:w="2105" w:type="dxa"/>
            <w:vMerge/>
          </w:tcPr>
          <w:p w:rsidR="005E4A2F" w:rsidRPr="00DF1577" w:rsidRDefault="005E4A2F" w:rsidP="00DF1577">
            <w:pPr>
              <w:tabs>
                <w:tab w:val="left" w:pos="0"/>
              </w:tabs>
            </w:pPr>
          </w:p>
        </w:tc>
        <w:tc>
          <w:tcPr>
            <w:tcW w:w="2052" w:type="dxa"/>
            <w:vMerge/>
          </w:tcPr>
          <w:p w:rsidR="005E4A2F" w:rsidRPr="00DF1577" w:rsidRDefault="005E4A2F" w:rsidP="00DF1577">
            <w:pPr>
              <w:tabs>
                <w:tab w:val="left" w:pos="0"/>
              </w:tabs>
            </w:pPr>
          </w:p>
        </w:tc>
        <w:tc>
          <w:tcPr>
            <w:tcW w:w="1711" w:type="dxa"/>
            <w:vAlign w:val="center"/>
          </w:tcPr>
          <w:p w:rsidR="005E4A2F" w:rsidRPr="00DF1577" w:rsidRDefault="005E4A2F" w:rsidP="00DF1577">
            <w:pPr>
              <w:tabs>
                <w:tab w:val="left" w:pos="0"/>
              </w:tabs>
              <w:jc w:val="center"/>
            </w:pPr>
            <w:r w:rsidRPr="00DF1577">
              <w:t>2021</w:t>
            </w:r>
          </w:p>
        </w:tc>
        <w:tc>
          <w:tcPr>
            <w:tcW w:w="1800" w:type="dxa"/>
            <w:vAlign w:val="center"/>
          </w:tcPr>
          <w:p w:rsidR="005E4A2F" w:rsidRPr="00DF1577" w:rsidRDefault="005E4A2F" w:rsidP="00DF1577">
            <w:pPr>
              <w:tabs>
                <w:tab w:val="left" w:pos="0"/>
              </w:tabs>
              <w:jc w:val="center"/>
            </w:pPr>
            <w:r w:rsidRPr="00DF1577">
              <w:t>2022</w:t>
            </w:r>
          </w:p>
        </w:tc>
        <w:tc>
          <w:tcPr>
            <w:tcW w:w="1693" w:type="dxa"/>
            <w:vAlign w:val="center"/>
          </w:tcPr>
          <w:p w:rsidR="005E4A2F" w:rsidRPr="00DF1577" w:rsidRDefault="005E4A2F" w:rsidP="00DF1577">
            <w:pPr>
              <w:tabs>
                <w:tab w:val="left" w:pos="0"/>
              </w:tabs>
              <w:jc w:val="center"/>
            </w:pPr>
            <w:r w:rsidRPr="00DF1577">
              <w:t>2023</w:t>
            </w:r>
          </w:p>
        </w:tc>
      </w:tr>
      <w:tr w:rsidR="005E4A2F" w:rsidRPr="00DF1577" w:rsidTr="009C6436">
        <w:trPr>
          <w:trHeight w:val="493"/>
        </w:trPr>
        <w:tc>
          <w:tcPr>
            <w:tcW w:w="2105" w:type="dxa"/>
            <w:tcBorders>
              <w:bottom w:val="nil"/>
            </w:tcBorders>
          </w:tcPr>
          <w:p w:rsidR="005E4A2F" w:rsidRPr="00DF1577" w:rsidRDefault="005E4A2F" w:rsidP="00DF1577">
            <w:pPr>
              <w:tabs>
                <w:tab w:val="left" w:pos="0"/>
              </w:tabs>
            </w:pPr>
            <w:r w:rsidRPr="00DF1577">
              <w:t>Обсяг ресурсів усього,</w:t>
            </w:r>
          </w:p>
        </w:tc>
        <w:tc>
          <w:tcPr>
            <w:tcW w:w="2052" w:type="dxa"/>
            <w:tcBorders>
              <w:bottom w:val="nil"/>
            </w:tcBorders>
            <w:vAlign w:val="bottom"/>
          </w:tcPr>
          <w:p w:rsidR="005E4A2F" w:rsidRPr="00DF1577" w:rsidRDefault="005E4A2F" w:rsidP="00DF1577">
            <w:pPr>
              <w:jc w:val="center"/>
            </w:pPr>
            <w:r w:rsidRPr="00DF1577">
              <w:t>8617,3</w:t>
            </w:r>
          </w:p>
        </w:tc>
        <w:tc>
          <w:tcPr>
            <w:tcW w:w="1711" w:type="dxa"/>
            <w:tcBorders>
              <w:bottom w:val="nil"/>
            </w:tcBorders>
            <w:vAlign w:val="bottom"/>
          </w:tcPr>
          <w:p w:rsidR="005E4A2F" w:rsidRPr="00DF1577" w:rsidRDefault="005E4A2F" w:rsidP="00DF1577">
            <w:pPr>
              <w:jc w:val="center"/>
            </w:pPr>
            <w:r w:rsidRPr="00DF1577">
              <w:t>2831,8</w:t>
            </w:r>
          </w:p>
        </w:tc>
        <w:tc>
          <w:tcPr>
            <w:tcW w:w="1800" w:type="dxa"/>
            <w:tcBorders>
              <w:bottom w:val="nil"/>
            </w:tcBorders>
            <w:vAlign w:val="bottom"/>
          </w:tcPr>
          <w:p w:rsidR="005E4A2F" w:rsidRPr="00DF1577" w:rsidRDefault="005E4A2F" w:rsidP="00DF1577">
            <w:pPr>
              <w:jc w:val="center"/>
            </w:pPr>
            <w:r w:rsidRPr="00DF1577">
              <w:t>2892,25</w:t>
            </w:r>
          </w:p>
        </w:tc>
        <w:tc>
          <w:tcPr>
            <w:tcW w:w="1693" w:type="dxa"/>
            <w:vMerge w:val="restart"/>
          </w:tcPr>
          <w:p w:rsidR="005E4A2F" w:rsidRPr="00DF1577" w:rsidRDefault="005E4A2F" w:rsidP="00DF1577">
            <w:pPr>
              <w:jc w:val="center"/>
            </w:pPr>
          </w:p>
          <w:p w:rsidR="005E4A2F" w:rsidRPr="00DF1577" w:rsidRDefault="005E4A2F" w:rsidP="00DF1577">
            <w:pPr>
              <w:jc w:val="center"/>
            </w:pPr>
            <w:r w:rsidRPr="00DF1577">
              <w:t>2893,25</w:t>
            </w:r>
          </w:p>
        </w:tc>
      </w:tr>
      <w:tr w:rsidR="005E4A2F" w:rsidRPr="00DF1577" w:rsidTr="009C6436">
        <w:trPr>
          <w:trHeight w:val="91"/>
        </w:trPr>
        <w:tc>
          <w:tcPr>
            <w:tcW w:w="2105" w:type="dxa"/>
            <w:tcBorders>
              <w:top w:val="nil"/>
            </w:tcBorders>
          </w:tcPr>
          <w:p w:rsidR="005E4A2F" w:rsidRPr="00DF1577" w:rsidRDefault="005E4A2F" w:rsidP="00DF1577">
            <w:pPr>
              <w:tabs>
                <w:tab w:val="left" w:pos="0"/>
              </w:tabs>
              <w:spacing w:before="120"/>
            </w:pPr>
            <w:r w:rsidRPr="00DF1577">
              <w:t>у тому числі:</w:t>
            </w:r>
          </w:p>
        </w:tc>
        <w:tc>
          <w:tcPr>
            <w:tcW w:w="2052" w:type="dxa"/>
            <w:tcBorders>
              <w:top w:val="nil"/>
            </w:tcBorders>
            <w:vAlign w:val="center"/>
          </w:tcPr>
          <w:p w:rsidR="005E4A2F" w:rsidRPr="00DF1577" w:rsidRDefault="005E4A2F" w:rsidP="00DF1577">
            <w:pPr>
              <w:jc w:val="center"/>
            </w:pPr>
          </w:p>
        </w:tc>
        <w:tc>
          <w:tcPr>
            <w:tcW w:w="1711" w:type="dxa"/>
            <w:tcBorders>
              <w:top w:val="nil"/>
            </w:tcBorders>
            <w:vAlign w:val="center"/>
          </w:tcPr>
          <w:p w:rsidR="005E4A2F" w:rsidRPr="00DF1577" w:rsidRDefault="005E4A2F" w:rsidP="00DF1577">
            <w:pPr>
              <w:jc w:val="center"/>
            </w:pPr>
          </w:p>
        </w:tc>
        <w:tc>
          <w:tcPr>
            <w:tcW w:w="1800" w:type="dxa"/>
            <w:tcBorders>
              <w:top w:val="nil"/>
            </w:tcBorders>
            <w:vAlign w:val="center"/>
          </w:tcPr>
          <w:p w:rsidR="005E4A2F" w:rsidRPr="00DF1577" w:rsidRDefault="005E4A2F" w:rsidP="00DF1577">
            <w:pPr>
              <w:jc w:val="center"/>
            </w:pPr>
          </w:p>
        </w:tc>
        <w:tc>
          <w:tcPr>
            <w:tcW w:w="1693" w:type="dxa"/>
            <w:vMerge/>
            <w:vAlign w:val="center"/>
          </w:tcPr>
          <w:p w:rsidR="005E4A2F" w:rsidRPr="00DF1577" w:rsidRDefault="005E4A2F" w:rsidP="00DF1577">
            <w:pPr>
              <w:jc w:val="center"/>
            </w:pPr>
          </w:p>
        </w:tc>
      </w:tr>
      <w:tr w:rsidR="005E4A2F" w:rsidRPr="00DF1577" w:rsidTr="009C6436">
        <w:trPr>
          <w:trHeight w:val="660"/>
        </w:trPr>
        <w:tc>
          <w:tcPr>
            <w:tcW w:w="2105" w:type="dxa"/>
          </w:tcPr>
          <w:p w:rsidR="005E4A2F" w:rsidRPr="00DF1577" w:rsidRDefault="005E4A2F" w:rsidP="00DF1577">
            <w:pPr>
              <w:tabs>
                <w:tab w:val="left" w:pos="0"/>
              </w:tabs>
            </w:pPr>
            <w:r w:rsidRPr="00DF1577">
              <w:t>місцевий</w:t>
            </w:r>
          </w:p>
          <w:p w:rsidR="005E4A2F" w:rsidRPr="00DF1577" w:rsidRDefault="005E4A2F" w:rsidP="00DF1577">
            <w:pPr>
              <w:tabs>
                <w:tab w:val="left" w:pos="0"/>
              </w:tabs>
            </w:pPr>
            <w:r w:rsidRPr="00DF1577">
              <w:t>бюджет</w:t>
            </w:r>
          </w:p>
        </w:tc>
        <w:tc>
          <w:tcPr>
            <w:tcW w:w="2052" w:type="dxa"/>
          </w:tcPr>
          <w:p w:rsidR="005E4A2F" w:rsidRPr="00DF1577" w:rsidRDefault="005E4A2F" w:rsidP="00DF1577">
            <w:pPr>
              <w:jc w:val="center"/>
            </w:pPr>
            <w:r w:rsidRPr="00DF1577">
              <w:t>8617,3</w:t>
            </w:r>
          </w:p>
        </w:tc>
        <w:tc>
          <w:tcPr>
            <w:tcW w:w="1711" w:type="dxa"/>
          </w:tcPr>
          <w:p w:rsidR="005E4A2F" w:rsidRPr="00DF1577" w:rsidRDefault="005E4A2F" w:rsidP="00DF1577">
            <w:pPr>
              <w:jc w:val="center"/>
            </w:pPr>
            <w:r w:rsidRPr="00DF1577">
              <w:t>2831,8</w:t>
            </w:r>
          </w:p>
        </w:tc>
        <w:tc>
          <w:tcPr>
            <w:tcW w:w="1800" w:type="dxa"/>
          </w:tcPr>
          <w:p w:rsidR="005E4A2F" w:rsidRPr="00DF1577" w:rsidRDefault="005E4A2F" w:rsidP="00DF1577">
            <w:pPr>
              <w:jc w:val="center"/>
            </w:pPr>
            <w:r w:rsidRPr="00DF1577">
              <w:t>2829,25</w:t>
            </w:r>
          </w:p>
        </w:tc>
        <w:tc>
          <w:tcPr>
            <w:tcW w:w="1693" w:type="dxa"/>
          </w:tcPr>
          <w:p w:rsidR="005E4A2F" w:rsidRPr="00DF1577" w:rsidRDefault="005E4A2F" w:rsidP="00DF1577">
            <w:pPr>
              <w:jc w:val="center"/>
            </w:pPr>
            <w:r w:rsidRPr="00DF1577">
              <w:t>2893,25</w:t>
            </w:r>
          </w:p>
        </w:tc>
      </w:tr>
    </w:tbl>
    <w:p w:rsidR="005E4A2F" w:rsidRPr="00DF1577" w:rsidRDefault="005E4A2F" w:rsidP="00DF1577">
      <w:pPr>
        <w:ind w:firstLine="720"/>
        <w:jc w:val="center"/>
      </w:pPr>
    </w:p>
    <w:p w:rsidR="005E4A2F" w:rsidRPr="00DF1577" w:rsidRDefault="005E4A2F" w:rsidP="00DF1577">
      <w:pPr>
        <w:tabs>
          <w:tab w:val="left" w:pos="0"/>
        </w:tabs>
        <w:ind w:left="360"/>
        <w:rPr>
          <w:sz w:val="28"/>
        </w:rPr>
      </w:pPr>
    </w:p>
    <w:p w:rsidR="005E4A2F" w:rsidRPr="00DF1577" w:rsidRDefault="005E4A2F" w:rsidP="00DF1577">
      <w:pPr>
        <w:rPr>
          <w:sz w:val="28"/>
          <w:szCs w:val="28"/>
        </w:rPr>
      </w:pPr>
    </w:p>
    <w:p w:rsidR="005E4A2F" w:rsidRPr="00DF1577" w:rsidRDefault="005E4A2F" w:rsidP="00DF1577">
      <w:pPr>
        <w:rPr>
          <w:i/>
        </w:rPr>
      </w:pPr>
    </w:p>
    <w:p w:rsidR="005E4A2F" w:rsidRPr="00DF1577" w:rsidRDefault="005E4A2F" w:rsidP="00DF1577">
      <w:pPr>
        <w:rPr>
          <w:i/>
        </w:rPr>
      </w:pPr>
    </w:p>
    <w:p w:rsidR="005E4A2F" w:rsidRPr="00DF1577" w:rsidRDefault="005E4A2F" w:rsidP="00DF1577">
      <w:pPr>
        <w:rPr>
          <w:i/>
        </w:rPr>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rPr>
          <w:i/>
          <w:sz w:val="20"/>
          <w:szCs w:val="20"/>
        </w:rPr>
      </w:pPr>
    </w:p>
    <w:p w:rsidR="005E4A2F" w:rsidRPr="00DF1577" w:rsidRDefault="005E4A2F" w:rsidP="00DF1577">
      <w:pPr>
        <w:jc w:val="both"/>
      </w:pP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r w:rsidRPr="00DF1577">
        <w:rPr>
          <w:i/>
          <w:sz w:val="20"/>
          <w:szCs w:val="20"/>
        </w:rPr>
        <w:tab/>
      </w:r>
    </w:p>
    <w:p w:rsidR="005E4A2F" w:rsidRPr="00DF1577" w:rsidRDefault="005E4A2F" w:rsidP="00DF1577">
      <w:pPr>
        <w:jc w:val="both"/>
      </w:pPr>
    </w:p>
    <w:p w:rsidR="005E4A2F" w:rsidRPr="00DF1577" w:rsidRDefault="005E4A2F" w:rsidP="00DF1577">
      <w:pPr>
        <w:jc w:val="center"/>
        <w:rPr>
          <w:color w:val="000000"/>
        </w:rPr>
      </w:pP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b/>
          <w:color w:val="000000"/>
        </w:rPr>
        <w:tab/>
      </w:r>
      <w:r w:rsidRPr="00DF1577">
        <w:rPr>
          <w:color w:val="000000"/>
        </w:rPr>
        <w:t>Додаток 1 до Програми</w:t>
      </w:r>
    </w:p>
    <w:p w:rsidR="005E4A2F" w:rsidRPr="00DF1577" w:rsidRDefault="005E4A2F" w:rsidP="00DF1577">
      <w:pPr>
        <w:jc w:val="center"/>
        <w:rPr>
          <w:color w:val="000000"/>
        </w:rPr>
      </w:pPr>
    </w:p>
    <w:p w:rsidR="005E4A2F" w:rsidRPr="00DF1577" w:rsidRDefault="005E4A2F" w:rsidP="00DF1577">
      <w:pPr>
        <w:jc w:val="center"/>
        <w:rPr>
          <w:b/>
          <w:color w:val="000000"/>
        </w:rPr>
      </w:pPr>
      <w:r w:rsidRPr="00DF1577">
        <w:rPr>
          <w:b/>
          <w:color w:val="000000"/>
        </w:rPr>
        <w:t>ПАСПОРТ</w:t>
      </w:r>
    </w:p>
    <w:p w:rsidR="005E4A2F" w:rsidRPr="00DF1577" w:rsidRDefault="005E4A2F" w:rsidP="00DF1577">
      <w:pPr>
        <w:jc w:val="center"/>
        <w:rPr>
          <w:b/>
        </w:rPr>
      </w:pPr>
      <w:r w:rsidRPr="00DF1577">
        <w:rPr>
          <w:b/>
        </w:rPr>
        <w:t xml:space="preserve">Програми розвитку фізичної культури і спорту </w:t>
      </w:r>
    </w:p>
    <w:p w:rsidR="005E4A2F" w:rsidRPr="00DF1577" w:rsidRDefault="005E4A2F" w:rsidP="00DF1577">
      <w:pPr>
        <w:jc w:val="center"/>
        <w:rPr>
          <w:b/>
        </w:rPr>
      </w:pPr>
      <w:r w:rsidRPr="00DF1577">
        <w:rPr>
          <w:b/>
        </w:rPr>
        <w:t>в Роздільнянській міській територіальній громаді</w:t>
      </w:r>
    </w:p>
    <w:p w:rsidR="005E4A2F" w:rsidRPr="00DF1577" w:rsidRDefault="005E4A2F" w:rsidP="00DF1577">
      <w:pPr>
        <w:jc w:val="center"/>
        <w:rPr>
          <w:b/>
        </w:rPr>
      </w:pPr>
      <w:r w:rsidRPr="00DF1577">
        <w:rPr>
          <w:b/>
        </w:rPr>
        <w:t>на 2021-2023 роки</w:t>
      </w:r>
    </w:p>
    <w:tbl>
      <w:tblPr>
        <w:tblpPr w:leftFromText="180" w:rightFromText="180" w:vertAnchor="text" w:horzAnchor="margin" w:tblpXSpec="center" w:tblpY="169"/>
        <w:tblW w:w="10205" w:type="dxa"/>
        <w:tblLayout w:type="fixed"/>
        <w:tblLook w:val="0000"/>
      </w:tblPr>
      <w:tblGrid>
        <w:gridCol w:w="728"/>
        <w:gridCol w:w="3435"/>
        <w:gridCol w:w="6042"/>
      </w:tblGrid>
      <w:tr w:rsidR="005E4A2F" w:rsidRPr="00DF1577" w:rsidTr="009C6436">
        <w:tc>
          <w:tcPr>
            <w:tcW w:w="728" w:type="dxa"/>
            <w:tcBorders>
              <w:top w:val="single" w:sz="4" w:space="0" w:color="000000"/>
              <w:left w:val="single" w:sz="4" w:space="0" w:color="000000"/>
              <w:bottom w:val="single" w:sz="4" w:space="0" w:color="000000"/>
            </w:tcBorders>
          </w:tcPr>
          <w:p w:rsidR="005E4A2F" w:rsidRPr="00DF1577" w:rsidRDefault="005E4A2F" w:rsidP="00DF1577">
            <w:pPr>
              <w:ind w:left="-18" w:firstLine="18"/>
              <w:rPr>
                <w:color w:val="000000"/>
              </w:rPr>
            </w:pPr>
            <w:r w:rsidRPr="00DF1577">
              <w:rPr>
                <w:color w:val="000000"/>
              </w:rPr>
              <w:t>1</w:t>
            </w:r>
          </w:p>
        </w:tc>
        <w:tc>
          <w:tcPr>
            <w:tcW w:w="3435" w:type="dxa"/>
            <w:tcBorders>
              <w:top w:val="single" w:sz="4" w:space="0" w:color="000000"/>
              <w:left w:val="single" w:sz="4" w:space="0" w:color="000000"/>
              <w:bottom w:val="single" w:sz="4" w:space="0" w:color="000000"/>
            </w:tcBorders>
          </w:tcPr>
          <w:p w:rsidR="005E4A2F" w:rsidRPr="00DF1577" w:rsidRDefault="005E4A2F" w:rsidP="00DF1577">
            <w:pPr>
              <w:rPr>
                <w:color w:val="000000"/>
              </w:rPr>
            </w:pPr>
            <w:r w:rsidRPr="00DF1577">
              <w:rPr>
                <w:color w:val="000000"/>
              </w:rPr>
              <w:t>Назва Програми</w:t>
            </w:r>
          </w:p>
        </w:tc>
        <w:tc>
          <w:tcPr>
            <w:tcW w:w="6042" w:type="dxa"/>
            <w:tcBorders>
              <w:top w:val="single" w:sz="4" w:space="0" w:color="000000"/>
              <w:left w:val="single" w:sz="4" w:space="0" w:color="000000"/>
              <w:bottom w:val="single" w:sz="4" w:space="0" w:color="000000"/>
              <w:right w:val="single" w:sz="4" w:space="0" w:color="000000"/>
            </w:tcBorders>
          </w:tcPr>
          <w:p w:rsidR="005E4A2F" w:rsidRPr="00DF1577" w:rsidRDefault="005E4A2F" w:rsidP="00DF1577">
            <w:pPr>
              <w:jc w:val="both"/>
            </w:pPr>
            <w:r w:rsidRPr="00DF1577">
              <w:t xml:space="preserve">Програми розвитку фізичної культури і спорту </w:t>
            </w:r>
          </w:p>
          <w:p w:rsidR="005E4A2F" w:rsidRPr="00DF1577" w:rsidRDefault="005E4A2F" w:rsidP="00DF1577">
            <w:pPr>
              <w:jc w:val="both"/>
            </w:pPr>
            <w:r w:rsidRPr="00DF1577">
              <w:t>в Роздільнянській міській територіальній громаді</w:t>
            </w:r>
          </w:p>
          <w:p w:rsidR="005E4A2F" w:rsidRPr="00DF1577" w:rsidRDefault="005E4A2F" w:rsidP="00DF1577">
            <w:pPr>
              <w:jc w:val="both"/>
            </w:pPr>
            <w:r w:rsidRPr="00DF1577">
              <w:t xml:space="preserve">на 2021-2023 роки     </w:t>
            </w:r>
          </w:p>
        </w:tc>
      </w:tr>
      <w:tr w:rsidR="005E4A2F" w:rsidRPr="00DF1577" w:rsidTr="009C6436">
        <w:tc>
          <w:tcPr>
            <w:tcW w:w="728" w:type="dxa"/>
            <w:tcBorders>
              <w:top w:val="single" w:sz="4" w:space="0" w:color="000000"/>
              <w:left w:val="single" w:sz="4" w:space="0" w:color="000000"/>
              <w:bottom w:val="single" w:sz="4" w:space="0" w:color="000000"/>
            </w:tcBorders>
          </w:tcPr>
          <w:p w:rsidR="005E4A2F" w:rsidRPr="00DF1577" w:rsidRDefault="005E4A2F" w:rsidP="00DF1577">
            <w:pPr>
              <w:ind w:left="-18" w:firstLine="18"/>
              <w:rPr>
                <w:color w:val="000000"/>
              </w:rPr>
            </w:pPr>
            <w:r w:rsidRPr="00DF1577">
              <w:rPr>
                <w:color w:val="000000"/>
              </w:rPr>
              <w:t>2</w:t>
            </w:r>
          </w:p>
        </w:tc>
        <w:tc>
          <w:tcPr>
            <w:tcW w:w="3435" w:type="dxa"/>
            <w:tcBorders>
              <w:top w:val="single" w:sz="4" w:space="0" w:color="000000"/>
              <w:left w:val="single" w:sz="4" w:space="0" w:color="000000"/>
              <w:bottom w:val="single" w:sz="4" w:space="0" w:color="000000"/>
            </w:tcBorders>
          </w:tcPr>
          <w:p w:rsidR="005E4A2F" w:rsidRPr="00DF1577" w:rsidRDefault="005E4A2F" w:rsidP="00DF1577">
            <w:pPr>
              <w:rPr>
                <w:color w:val="000000"/>
              </w:rPr>
            </w:pPr>
            <w:r w:rsidRPr="00DF1577">
              <w:rPr>
                <w:color w:val="000000"/>
              </w:rPr>
              <w:t>Ініціатор розроблення Програми</w:t>
            </w:r>
          </w:p>
        </w:tc>
        <w:tc>
          <w:tcPr>
            <w:tcW w:w="6042" w:type="dxa"/>
            <w:tcBorders>
              <w:top w:val="single" w:sz="4" w:space="0" w:color="000000"/>
              <w:left w:val="single" w:sz="4" w:space="0" w:color="000000"/>
              <w:bottom w:val="single" w:sz="4" w:space="0" w:color="000000"/>
              <w:right w:val="single" w:sz="4" w:space="0" w:color="000000"/>
            </w:tcBorders>
          </w:tcPr>
          <w:p w:rsidR="005E4A2F" w:rsidRPr="00DF1577" w:rsidRDefault="005E4A2F" w:rsidP="00DF1577">
            <w:pPr>
              <w:rPr>
                <w:color w:val="000000"/>
              </w:rPr>
            </w:pPr>
            <w:r w:rsidRPr="00DF1577">
              <w:rPr>
                <w:color w:val="000000"/>
              </w:rPr>
              <w:t>Виконавчий комітет Роздільнянської міської ради</w:t>
            </w:r>
          </w:p>
        </w:tc>
      </w:tr>
      <w:tr w:rsidR="005E4A2F" w:rsidRPr="00DF1577" w:rsidTr="009C6436">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3</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Підстави для розробки</w:t>
            </w:r>
            <w:r w:rsidRPr="00DF1577">
              <w:t xml:space="preserve"> /Дата, номер і назва розпорядчого документу та органу виконавчої влади про розроблення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rPr>
                <w:color w:val="000000"/>
              </w:rPr>
            </w:pPr>
          </w:p>
        </w:tc>
      </w:tr>
      <w:tr w:rsidR="005E4A2F" w:rsidRPr="00DF1577" w:rsidTr="009C6436">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4</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Розробник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rPr>
                <w:color w:val="000000"/>
              </w:rPr>
            </w:pPr>
            <w:r w:rsidRPr="00DF1577">
              <w:rPr>
                <w:color w:val="000000"/>
              </w:rPr>
              <w:t>Відділ молоді та спорту Роздільнянської міської ради</w:t>
            </w:r>
          </w:p>
        </w:tc>
      </w:tr>
      <w:tr w:rsidR="005E4A2F" w:rsidRPr="00DF1577" w:rsidTr="009C6436">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5</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Співрозробники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rPr>
                <w:color w:val="000000"/>
              </w:rPr>
            </w:pPr>
          </w:p>
        </w:tc>
      </w:tr>
      <w:tr w:rsidR="005E4A2F" w:rsidRPr="00DF1577" w:rsidTr="009C6436">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6</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Відповідальний виконавець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rPr>
                <w:color w:val="000000"/>
              </w:rPr>
            </w:pPr>
            <w:r w:rsidRPr="00DF1577">
              <w:rPr>
                <w:color w:val="000000"/>
              </w:rPr>
              <w:t xml:space="preserve">Відділ молоді та спорту Роздільнянської міської ради </w:t>
            </w:r>
          </w:p>
        </w:tc>
      </w:tr>
      <w:tr w:rsidR="005E4A2F" w:rsidRPr="00DF1577" w:rsidTr="009C6436">
        <w:trPr>
          <w:trHeight w:val="621"/>
        </w:trPr>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7</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t>Організації-співвиконавці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jc w:val="both"/>
            </w:pPr>
            <w:r w:rsidRPr="00DF1577">
              <w:t>Роздільнянська районна організація осіб з інвалідністю</w:t>
            </w:r>
          </w:p>
          <w:p w:rsidR="005E4A2F" w:rsidRPr="00DF1577" w:rsidRDefault="005E4A2F" w:rsidP="00DF1577">
            <w:pPr>
              <w:jc w:val="both"/>
            </w:pPr>
            <w:r w:rsidRPr="00DF1577">
              <w:t>КЗ «Роздільнянський стадіон «Спартак»</w:t>
            </w:r>
          </w:p>
          <w:p w:rsidR="005E4A2F" w:rsidRPr="00DF1577" w:rsidRDefault="005E4A2F" w:rsidP="00DF1577">
            <w:pPr>
              <w:jc w:val="both"/>
            </w:pPr>
            <w:r w:rsidRPr="00DF1577">
              <w:t>КЗ «Роздільнянська дитячо-юнацька спортивна школа»</w:t>
            </w:r>
          </w:p>
        </w:tc>
      </w:tr>
      <w:tr w:rsidR="005E4A2F" w:rsidRPr="00DF1577" w:rsidTr="009C6436">
        <w:trPr>
          <w:trHeight w:val="621"/>
        </w:trPr>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8</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 xml:space="preserve">Мета </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jc w:val="both"/>
            </w:pPr>
            <w:r w:rsidRPr="00DF1577">
              <w:t>Створення умов для залучення широких верств населення до систематичних занять фізичною культурою та масовим спортом, популяризації здорового способу життя та сприяння розвитку фізкультурно-спортивної реабілітації, а також максимальної реалізації здібностей обдарованої молоді.</w:t>
            </w:r>
          </w:p>
        </w:tc>
      </w:tr>
      <w:tr w:rsidR="005E4A2F" w:rsidRPr="00DF1577" w:rsidTr="009C6436">
        <w:trPr>
          <w:trHeight w:val="621"/>
        </w:trPr>
        <w:tc>
          <w:tcPr>
            <w:tcW w:w="728"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9</w:t>
            </w:r>
          </w:p>
        </w:tc>
        <w:tc>
          <w:tcPr>
            <w:tcW w:w="3435" w:type="dxa"/>
            <w:tcBorders>
              <w:left w:val="single" w:sz="4" w:space="0" w:color="000000"/>
              <w:bottom w:val="single" w:sz="4" w:space="0" w:color="000000"/>
            </w:tcBorders>
          </w:tcPr>
          <w:p w:rsidR="005E4A2F" w:rsidRPr="00DF1577" w:rsidRDefault="005E4A2F" w:rsidP="00DF1577">
            <w:pPr>
              <w:rPr>
                <w:color w:val="000000"/>
              </w:rPr>
            </w:pPr>
            <w:r w:rsidRPr="00DF1577">
              <w:rPr>
                <w:color w:val="000000"/>
              </w:rPr>
              <w:t>Термін реалізації Програми</w:t>
            </w:r>
          </w:p>
        </w:tc>
        <w:tc>
          <w:tcPr>
            <w:tcW w:w="6042" w:type="dxa"/>
            <w:tcBorders>
              <w:left w:val="single" w:sz="4" w:space="0" w:color="000000"/>
              <w:bottom w:val="single" w:sz="4" w:space="0" w:color="000000"/>
              <w:right w:val="single" w:sz="4" w:space="0" w:color="000000"/>
            </w:tcBorders>
          </w:tcPr>
          <w:p w:rsidR="005E4A2F" w:rsidRPr="00DF1577" w:rsidRDefault="005E4A2F" w:rsidP="00DF1577">
            <w:pPr>
              <w:rPr>
                <w:color w:val="000000"/>
              </w:rPr>
            </w:pPr>
            <w:r w:rsidRPr="00DF1577">
              <w:rPr>
                <w:color w:val="000000"/>
              </w:rPr>
              <w:t>2021-2023 роки</w:t>
            </w: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10</w:t>
            </w: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Загальний обсяг фінансових ресурсів, необхідних для реалізації програми</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rPr>
                <w:color w:val="000000"/>
              </w:rPr>
            </w:pPr>
            <w:r w:rsidRPr="00DF1577">
              <w:rPr>
                <w:color w:val="000000"/>
              </w:rPr>
              <w:t>8617,3 тис. грн.</w:t>
            </w: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всього</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rPr>
                <w:color w:val="000000"/>
              </w:rPr>
            </w:pPr>
            <w:r w:rsidRPr="00DF1577">
              <w:rPr>
                <w:color w:val="000000"/>
              </w:rPr>
              <w:t>8617,3 тис. грн.</w:t>
            </w: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у тому числі:</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rPr>
                <w:color w:val="000000"/>
              </w:rPr>
            </w:pP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10.1</w:t>
            </w: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кошти міського бюджету</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rPr>
                <w:color w:val="000000"/>
              </w:rPr>
            </w:pPr>
            <w:r w:rsidRPr="00DF1577">
              <w:rPr>
                <w:color w:val="000000"/>
              </w:rPr>
              <w:t>8617,3 тис. грн.</w:t>
            </w: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10.2</w:t>
            </w: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кошти Державного бюджету</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10.3</w:t>
            </w:r>
          </w:p>
        </w:tc>
        <w:tc>
          <w:tcPr>
            <w:tcW w:w="3435"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кошти інших джерел</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rPr>
                <w:color w:val="000000"/>
              </w:rPr>
            </w:pPr>
          </w:p>
        </w:tc>
      </w:tr>
      <w:tr w:rsidR="005E4A2F" w:rsidRPr="00DF1577" w:rsidTr="009C6436">
        <w:tc>
          <w:tcPr>
            <w:tcW w:w="728" w:type="dxa"/>
            <w:tcBorders>
              <w:top w:val="single" w:sz="4" w:space="0" w:color="auto"/>
              <w:left w:val="single" w:sz="4" w:space="0" w:color="000000"/>
              <w:bottom w:val="single" w:sz="4" w:space="0" w:color="auto"/>
            </w:tcBorders>
          </w:tcPr>
          <w:p w:rsidR="005E4A2F" w:rsidRPr="00DF1577" w:rsidRDefault="005E4A2F" w:rsidP="00DF1577">
            <w:pPr>
              <w:rPr>
                <w:color w:val="000000"/>
              </w:rPr>
            </w:pPr>
            <w:r w:rsidRPr="00DF1577">
              <w:rPr>
                <w:color w:val="000000"/>
              </w:rPr>
              <w:t>11</w:t>
            </w:r>
          </w:p>
        </w:tc>
        <w:tc>
          <w:tcPr>
            <w:tcW w:w="3435" w:type="dxa"/>
            <w:tcBorders>
              <w:top w:val="single" w:sz="4" w:space="0" w:color="auto"/>
              <w:left w:val="single" w:sz="4" w:space="0" w:color="000000"/>
              <w:bottom w:val="single" w:sz="4" w:space="0" w:color="auto"/>
            </w:tcBorders>
          </w:tcPr>
          <w:p w:rsidR="005E4A2F" w:rsidRPr="00DF1577" w:rsidRDefault="005E4A2F" w:rsidP="00DF1577">
            <w:r w:rsidRPr="00DF1577">
              <w:t>Очікувані результати виконання</w:t>
            </w:r>
          </w:p>
        </w:tc>
        <w:tc>
          <w:tcPr>
            <w:tcW w:w="6042" w:type="dxa"/>
            <w:tcBorders>
              <w:top w:val="single" w:sz="4" w:space="0" w:color="auto"/>
              <w:left w:val="single" w:sz="4" w:space="0" w:color="000000"/>
              <w:bottom w:val="single" w:sz="4" w:space="0" w:color="auto"/>
              <w:right w:val="single" w:sz="4" w:space="0" w:color="000000"/>
            </w:tcBorders>
          </w:tcPr>
          <w:p w:rsidR="005E4A2F" w:rsidRPr="00DF1577" w:rsidRDefault="005E4A2F" w:rsidP="00DF1577">
            <w:pPr>
              <w:tabs>
                <w:tab w:val="left" w:pos="1080"/>
              </w:tabs>
              <w:spacing w:before="100" w:beforeAutospacing="1" w:after="100" w:afterAutospacing="1"/>
              <w:ind w:firstLine="709"/>
              <w:jc w:val="both"/>
            </w:pPr>
            <w:r w:rsidRPr="00DF1577">
              <w:t>Виконання Програми дасть можливість:</w:t>
            </w:r>
          </w:p>
          <w:p w:rsidR="005E4A2F" w:rsidRPr="00DF1577" w:rsidRDefault="005E4A2F" w:rsidP="00DF1577">
            <w:pPr>
              <w:tabs>
                <w:tab w:val="left" w:pos="1080"/>
              </w:tabs>
              <w:spacing w:before="100" w:beforeAutospacing="1" w:after="100" w:afterAutospacing="1"/>
              <w:ind w:firstLine="720"/>
              <w:jc w:val="both"/>
            </w:pPr>
            <w:r w:rsidRPr="00DF1577">
              <w:t>- запровадити доступні, якісні та різноманітні форми оздоровчих, рекреаційних, реабілітаційних та спортивних послуг для різних груп населення;</w:t>
            </w:r>
          </w:p>
          <w:p w:rsidR="005E4A2F" w:rsidRPr="00DF1577" w:rsidRDefault="005E4A2F" w:rsidP="00DF1577">
            <w:pPr>
              <w:tabs>
                <w:tab w:val="left" w:pos="1080"/>
              </w:tabs>
              <w:spacing w:before="100" w:beforeAutospacing="1" w:after="100" w:afterAutospacing="1"/>
              <w:ind w:firstLine="720"/>
              <w:jc w:val="both"/>
            </w:pPr>
            <w:r w:rsidRPr="00DF1577">
              <w:t>- підвищити рівень охоплення громадян, насамперед дітей та молоді, всіма видами фізкультурно-оздоровчої та спортивно-масової роботи;</w:t>
            </w:r>
          </w:p>
          <w:p w:rsidR="005E4A2F" w:rsidRPr="00DF1577" w:rsidRDefault="005E4A2F" w:rsidP="00DF1577">
            <w:pPr>
              <w:tabs>
                <w:tab w:val="left" w:pos="1080"/>
              </w:tabs>
              <w:spacing w:before="100" w:beforeAutospacing="1" w:after="100" w:afterAutospacing="1"/>
              <w:ind w:firstLine="708"/>
              <w:jc w:val="both"/>
            </w:pPr>
            <w:r w:rsidRPr="00DF1577">
              <w:t>- привести стан спортивних об’єктів громади у відповідність із сучасними стандартами, що надасть змогу забезпечити на спортивних спорудах оптимальний обсяг рухової активності громадян;</w:t>
            </w:r>
          </w:p>
          <w:p w:rsidR="005E4A2F" w:rsidRPr="00DF1577" w:rsidRDefault="005E4A2F" w:rsidP="00DF1577">
            <w:pPr>
              <w:tabs>
                <w:tab w:val="left" w:pos="1080"/>
              </w:tabs>
              <w:spacing w:before="100" w:beforeAutospacing="1" w:after="100" w:afterAutospacing="1"/>
              <w:ind w:firstLine="709"/>
              <w:jc w:val="both"/>
            </w:pPr>
            <w:r w:rsidRPr="00DF1577">
              <w:t>- створити цивілізовані умови для соціальної адаптації та фізкультурно-спортивної діяльності осіб з обмеженими фізичними можливостями;</w:t>
            </w:r>
          </w:p>
          <w:p w:rsidR="005E4A2F" w:rsidRPr="00DF1577" w:rsidRDefault="005E4A2F" w:rsidP="00DF1577">
            <w:pPr>
              <w:tabs>
                <w:tab w:val="left" w:pos="1080"/>
              </w:tabs>
              <w:spacing w:before="100" w:beforeAutospacing="1"/>
              <w:ind w:firstLine="720"/>
              <w:jc w:val="both"/>
            </w:pPr>
            <w:r w:rsidRPr="00DF1577">
              <w:t>- удосконалити систему підготовки спортсменів, покращити результати виступів спортсменів та збільшити кількість завойованих спортсменами нагород на районних та обласних змаганнях, що сприятиме затвердженню патріотичних почуттів у громадян та підвищенню авторитету Роздільнянської міської ради у обласному та всеукраїнському спортивному співтоваристві.</w:t>
            </w:r>
          </w:p>
          <w:p w:rsidR="005E4A2F" w:rsidRPr="00DF1577" w:rsidRDefault="005E4A2F" w:rsidP="00DF1577">
            <w:pPr>
              <w:rPr>
                <w:color w:val="000000"/>
              </w:rPr>
            </w:pPr>
          </w:p>
        </w:tc>
      </w:tr>
      <w:tr w:rsidR="005E4A2F" w:rsidRPr="00DF1577" w:rsidTr="009C6436">
        <w:tc>
          <w:tcPr>
            <w:tcW w:w="728" w:type="dxa"/>
            <w:tcBorders>
              <w:top w:val="single" w:sz="4" w:space="0" w:color="auto"/>
              <w:left w:val="single" w:sz="4" w:space="0" w:color="000000"/>
              <w:bottom w:val="single" w:sz="4" w:space="0" w:color="000000"/>
            </w:tcBorders>
          </w:tcPr>
          <w:p w:rsidR="005E4A2F" w:rsidRPr="00DF1577" w:rsidRDefault="005E4A2F" w:rsidP="00DF1577">
            <w:pPr>
              <w:rPr>
                <w:color w:val="000000"/>
              </w:rPr>
            </w:pPr>
            <w:r w:rsidRPr="00DF1577">
              <w:rPr>
                <w:color w:val="000000"/>
              </w:rPr>
              <w:t>12</w:t>
            </w:r>
          </w:p>
        </w:tc>
        <w:tc>
          <w:tcPr>
            <w:tcW w:w="3435" w:type="dxa"/>
            <w:tcBorders>
              <w:top w:val="single" w:sz="4" w:space="0" w:color="auto"/>
              <w:left w:val="single" w:sz="4" w:space="0" w:color="000000"/>
              <w:bottom w:val="single" w:sz="4" w:space="0" w:color="000000"/>
            </w:tcBorders>
          </w:tcPr>
          <w:p w:rsidR="005E4A2F" w:rsidRPr="00DF1577" w:rsidRDefault="005E4A2F" w:rsidP="00DF1577">
            <w:r w:rsidRPr="00DF1577">
              <w:t>Контроль за виконанням (орган, уповноважений здійснювати контроль за виконанням)</w:t>
            </w:r>
          </w:p>
        </w:tc>
        <w:tc>
          <w:tcPr>
            <w:tcW w:w="6042" w:type="dxa"/>
            <w:tcBorders>
              <w:top w:val="single" w:sz="4" w:space="0" w:color="auto"/>
              <w:left w:val="single" w:sz="4" w:space="0" w:color="000000"/>
              <w:bottom w:val="single" w:sz="4" w:space="0" w:color="000000"/>
              <w:right w:val="single" w:sz="4" w:space="0" w:color="000000"/>
            </w:tcBorders>
          </w:tcPr>
          <w:p w:rsidR="005E4A2F" w:rsidRPr="00DF1577" w:rsidRDefault="005E4A2F" w:rsidP="00DF1577">
            <w:pPr>
              <w:rPr>
                <w:color w:val="000000"/>
              </w:rPr>
            </w:pPr>
            <w:r w:rsidRPr="00DF1577">
              <w:t>Контроль за виконанням Програми здійснює Роздільнянська міська рада.</w:t>
            </w:r>
          </w:p>
        </w:tc>
      </w:tr>
    </w:tbl>
    <w:p w:rsidR="005E4A2F" w:rsidRPr="00DF1577" w:rsidRDefault="005E4A2F" w:rsidP="00DF1577">
      <w:pPr>
        <w:jc w:val="center"/>
        <w:rPr>
          <w:b/>
          <w:color w:val="000000"/>
        </w:rPr>
      </w:pPr>
    </w:p>
    <w:p w:rsidR="005E4A2F" w:rsidRPr="00DF1577" w:rsidRDefault="005E4A2F" w:rsidP="00DF1577">
      <w:pPr>
        <w:jc w:val="both"/>
        <w:rPr>
          <w:color w:val="000000"/>
        </w:rPr>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t>Додаток 4</w:t>
      </w:r>
    </w:p>
    <w:p w:rsidR="005E4A2F" w:rsidRPr="00DF1577" w:rsidRDefault="005E4A2F" w:rsidP="00DF1577">
      <w:pPr>
        <w:jc w:val="both"/>
      </w:pP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r>
      <w:r w:rsidRPr="00DF1577">
        <w:tab/>
        <w:t>до Програми</w:t>
      </w: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center"/>
      </w:pPr>
      <w:r w:rsidRPr="00DF1577">
        <w:t>Очікувані кінцеві результати виконання</w:t>
      </w:r>
    </w:p>
    <w:p w:rsidR="005E4A2F" w:rsidRPr="00DF1577" w:rsidRDefault="005E4A2F" w:rsidP="00DF1577">
      <w:pPr>
        <w:jc w:val="center"/>
      </w:pPr>
      <w:r w:rsidRPr="00DF1577">
        <w:t>Програми розвитку фізичної культури і спорту</w:t>
      </w:r>
    </w:p>
    <w:p w:rsidR="005E4A2F" w:rsidRPr="00DF1577" w:rsidRDefault="005E4A2F" w:rsidP="00DF1577">
      <w:pPr>
        <w:spacing w:line="480" w:lineRule="auto"/>
        <w:jc w:val="center"/>
      </w:pPr>
      <w:r w:rsidRPr="00DF1577">
        <w:t>в Роздільнянській міській територіальній громаді на 2021</w:t>
      </w:r>
      <w:r w:rsidRPr="00DF1577">
        <w:softHyphen/>
        <w:t>-2023 роки</w:t>
      </w:r>
    </w:p>
    <w:p w:rsidR="005E4A2F" w:rsidRPr="00DF1577" w:rsidRDefault="005E4A2F" w:rsidP="00DF1577">
      <w:pPr>
        <w:jc w:val="both"/>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81"/>
        <w:gridCol w:w="2227"/>
        <w:gridCol w:w="1550"/>
        <w:gridCol w:w="1274"/>
        <w:gridCol w:w="1448"/>
        <w:gridCol w:w="1448"/>
        <w:gridCol w:w="1120"/>
      </w:tblGrid>
      <w:tr w:rsidR="005E4A2F" w:rsidRPr="00DF1577" w:rsidTr="009C6436">
        <w:tc>
          <w:tcPr>
            <w:tcW w:w="2381" w:type="dxa"/>
            <w:vMerge w:val="restart"/>
          </w:tcPr>
          <w:p w:rsidR="005E4A2F" w:rsidRPr="00DF1577" w:rsidRDefault="005E4A2F" w:rsidP="00DF1577">
            <w:pPr>
              <w:jc w:val="center"/>
            </w:pPr>
            <w:r w:rsidRPr="00DF1577">
              <w:t xml:space="preserve">Найменування завдання </w:t>
            </w:r>
          </w:p>
        </w:tc>
        <w:tc>
          <w:tcPr>
            <w:tcW w:w="2227" w:type="dxa"/>
            <w:vMerge w:val="restart"/>
          </w:tcPr>
          <w:p w:rsidR="005E4A2F" w:rsidRPr="00DF1577" w:rsidRDefault="005E4A2F" w:rsidP="00DF1577">
            <w:pPr>
              <w:jc w:val="center"/>
            </w:pPr>
            <w:r w:rsidRPr="00DF1577">
              <w:t>Найменування показника</w:t>
            </w:r>
          </w:p>
        </w:tc>
        <w:tc>
          <w:tcPr>
            <w:tcW w:w="1550" w:type="dxa"/>
            <w:vMerge w:val="restart"/>
          </w:tcPr>
          <w:p w:rsidR="005E4A2F" w:rsidRPr="00DF1577" w:rsidRDefault="005E4A2F" w:rsidP="00DF1577">
            <w:pPr>
              <w:jc w:val="center"/>
            </w:pPr>
            <w:r w:rsidRPr="00DF1577">
              <w:t>Одиниця</w:t>
            </w:r>
          </w:p>
          <w:p w:rsidR="005E4A2F" w:rsidRPr="00DF1577" w:rsidRDefault="005E4A2F" w:rsidP="00DF1577">
            <w:pPr>
              <w:jc w:val="center"/>
            </w:pPr>
            <w:r w:rsidRPr="00DF1577">
              <w:t>виміру</w:t>
            </w:r>
          </w:p>
        </w:tc>
        <w:tc>
          <w:tcPr>
            <w:tcW w:w="5290" w:type="dxa"/>
            <w:gridSpan w:val="4"/>
          </w:tcPr>
          <w:p w:rsidR="005E4A2F" w:rsidRPr="00DF1577" w:rsidRDefault="005E4A2F" w:rsidP="00DF1577">
            <w:pPr>
              <w:jc w:val="center"/>
            </w:pPr>
            <w:r w:rsidRPr="00DF1577">
              <w:t>Значення показника</w:t>
            </w:r>
          </w:p>
        </w:tc>
      </w:tr>
      <w:tr w:rsidR="005E4A2F" w:rsidRPr="00DF1577" w:rsidTr="009C6436">
        <w:trPr>
          <w:trHeight w:val="135"/>
        </w:trPr>
        <w:tc>
          <w:tcPr>
            <w:tcW w:w="2381" w:type="dxa"/>
            <w:vMerge/>
            <w:vAlign w:val="center"/>
          </w:tcPr>
          <w:p w:rsidR="005E4A2F" w:rsidRPr="00DF1577" w:rsidRDefault="005E4A2F" w:rsidP="00DF1577"/>
        </w:tc>
        <w:tc>
          <w:tcPr>
            <w:tcW w:w="2227" w:type="dxa"/>
            <w:vMerge/>
            <w:vAlign w:val="center"/>
          </w:tcPr>
          <w:p w:rsidR="005E4A2F" w:rsidRPr="00DF1577" w:rsidRDefault="005E4A2F" w:rsidP="00DF1577"/>
        </w:tc>
        <w:tc>
          <w:tcPr>
            <w:tcW w:w="1550" w:type="dxa"/>
            <w:vMerge/>
            <w:vAlign w:val="center"/>
          </w:tcPr>
          <w:p w:rsidR="005E4A2F" w:rsidRPr="00DF1577" w:rsidRDefault="005E4A2F" w:rsidP="00DF1577"/>
        </w:tc>
        <w:tc>
          <w:tcPr>
            <w:tcW w:w="1274" w:type="dxa"/>
            <w:vMerge w:val="restart"/>
          </w:tcPr>
          <w:p w:rsidR="005E4A2F" w:rsidRPr="00DF1577" w:rsidRDefault="005E4A2F" w:rsidP="00DF1577">
            <w:pPr>
              <w:jc w:val="center"/>
            </w:pPr>
            <w:r w:rsidRPr="00DF1577">
              <w:t>Усього</w:t>
            </w:r>
          </w:p>
        </w:tc>
        <w:tc>
          <w:tcPr>
            <w:tcW w:w="4016" w:type="dxa"/>
            <w:gridSpan w:val="3"/>
          </w:tcPr>
          <w:p w:rsidR="005E4A2F" w:rsidRPr="00DF1577" w:rsidRDefault="005E4A2F" w:rsidP="00DF1577">
            <w:pPr>
              <w:jc w:val="center"/>
            </w:pPr>
            <w:r w:rsidRPr="00DF1577">
              <w:t>у тому числі за роками</w:t>
            </w:r>
          </w:p>
        </w:tc>
      </w:tr>
      <w:tr w:rsidR="005E4A2F" w:rsidRPr="00DF1577" w:rsidTr="009C6436">
        <w:trPr>
          <w:trHeight w:val="135"/>
        </w:trPr>
        <w:tc>
          <w:tcPr>
            <w:tcW w:w="2381" w:type="dxa"/>
            <w:vMerge/>
            <w:vAlign w:val="center"/>
          </w:tcPr>
          <w:p w:rsidR="005E4A2F" w:rsidRPr="00DF1577" w:rsidRDefault="005E4A2F" w:rsidP="00DF1577"/>
        </w:tc>
        <w:tc>
          <w:tcPr>
            <w:tcW w:w="2227" w:type="dxa"/>
            <w:vMerge/>
            <w:vAlign w:val="center"/>
          </w:tcPr>
          <w:p w:rsidR="005E4A2F" w:rsidRPr="00DF1577" w:rsidRDefault="005E4A2F" w:rsidP="00DF1577"/>
        </w:tc>
        <w:tc>
          <w:tcPr>
            <w:tcW w:w="1550" w:type="dxa"/>
            <w:vMerge/>
            <w:vAlign w:val="center"/>
          </w:tcPr>
          <w:p w:rsidR="005E4A2F" w:rsidRPr="00DF1577" w:rsidRDefault="005E4A2F" w:rsidP="00DF1577"/>
        </w:tc>
        <w:tc>
          <w:tcPr>
            <w:tcW w:w="5290" w:type="dxa"/>
            <w:vMerge/>
            <w:vAlign w:val="center"/>
          </w:tcPr>
          <w:p w:rsidR="005E4A2F" w:rsidRPr="00DF1577" w:rsidRDefault="005E4A2F" w:rsidP="00DF1577"/>
        </w:tc>
        <w:tc>
          <w:tcPr>
            <w:tcW w:w="1448" w:type="dxa"/>
          </w:tcPr>
          <w:p w:rsidR="005E4A2F" w:rsidRPr="00DF1577" w:rsidRDefault="005E4A2F" w:rsidP="00DF1577">
            <w:pPr>
              <w:jc w:val="center"/>
            </w:pPr>
            <w:r w:rsidRPr="00DF1577">
              <w:t>2021</w:t>
            </w:r>
          </w:p>
        </w:tc>
        <w:tc>
          <w:tcPr>
            <w:tcW w:w="1448" w:type="dxa"/>
          </w:tcPr>
          <w:p w:rsidR="005E4A2F" w:rsidRPr="00DF1577" w:rsidRDefault="005E4A2F" w:rsidP="00DF1577">
            <w:pPr>
              <w:jc w:val="center"/>
            </w:pPr>
            <w:r w:rsidRPr="00DF1577">
              <w:t>2022</w:t>
            </w:r>
          </w:p>
        </w:tc>
        <w:tc>
          <w:tcPr>
            <w:tcW w:w="1120" w:type="dxa"/>
          </w:tcPr>
          <w:p w:rsidR="005E4A2F" w:rsidRPr="00DF1577" w:rsidRDefault="005E4A2F" w:rsidP="00DF1577">
            <w:pPr>
              <w:jc w:val="center"/>
            </w:pPr>
            <w:r w:rsidRPr="00DF1577">
              <w:t>2023</w:t>
            </w:r>
          </w:p>
        </w:tc>
      </w:tr>
      <w:tr w:rsidR="005E4A2F" w:rsidRPr="00DF1577" w:rsidTr="009C6436">
        <w:tc>
          <w:tcPr>
            <w:tcW w:w="2381" w:type="dxa"/>
          </w:tcPr>
          <w:p w:rsidR="005E4A2F" w:rsidRPr="00DF1577" w:rsidRDefault="005E4A2F" w:rsidP="00DF1577">
            <w:pPr>
              <w:jc w:val="center"/>
            </w:pPr>
          </w:p>
        </w:tc>
        <w:tc>
          <w:tcPr>
            <w:tcW w:w="2227" w:type="dxa"/>
          </w:tcPr>
          <w:p w:rsidR="005E4A2F" w:rsidRPr="00DF1577" w:rsidRDefault="005E4A2F" w:rsidP="00DF1577">
            <w:pPr>
              <w:jc w:val="center"/>
            </w:pPr>
          </w:p>
        </w:tc>
        <w:tc>
          <w:tcPr>
            <w:tcW w:w="1550" w:type="dxa"/>
          </w:tcPr>
          <w:p w:rsidR="005E4A2F" w:rsidRPr="00DF1577" w:rsidRDefault="005E4A2F" w:rsidP="00DF1577">
            <w:pPr>
              <w:jc w:val="center"/>
            </w:pPr>
          </w:p>
        </w:tc>
        <w:tc>
          <w:tcPr>
            <w:tcW w:w="1274" w:type="dxa"/>
          </w:tcPr>
          <w:p w:rsidR="005E4A2F" w:rsidRPr="00DF1577" w:rsidRDefault="005E4A2F" w:rsidP="00DF1577">
            <w:pPr>
              <w:jc w:val="center"/>
            </w:pPr>
          </w:p>
        </w:tc>
        <w:tc>
          <w:tcPr>
            <w:tcW w:w="1448" w:type="dxa"/>
          </w:tcPr>
          <w:p w:rsidR="005E4A2F" w:rsidRPr="00DF1577" w:rsidRDefault="005E4A2F" w:rsidP="00DF1577">
            <w:pPr>
              <w:jc w:val="center"/>
            </w:pPr>
          </w:p>
        </w:tc>
        <w:tc>
          <w:tcPr>
            <w:tcW w:w="1448" w:type="dxa"/>
          </w:tcPr>
          <w:p w:rsidR="005E4A2F" w:rsidRPr="00DF1577" w:rsidRDefault="005E4A2F" w:rsidP="00DF1577">
            <w:pPr>
              <w:jc w:val="center"/>
            </w:pPr>
          </w:p>
        </w:tc>
        <w:tc>
          <w:tcPr>
            <w:tcW w:w="1120" w:type="dxa"/>
          </w:tcPr>
          <w:p w:rsidR="005E4A2F" w:rsidRPr="00DF1577" w:rsidRDefault="005E4A2F" w:rsidP="00DF1577">
            <w:pPr>
              <w:jc w:val="center"/>
            </w:pPr>
          </w:p>
        </w:tc>
      </w:tr>
      <w:tr w:rsidR="005E4A2F" w:rsidRPr="00DF1577" w:rsidTr="009C6436">
        <w:trPr>
          <w:trHeight w:val="501"/>
        </w:trPr>
        <w:tc>
          <w:tcPr>
            <w:tcW w:w="2381" w:type="dxa"/>
          </w:tcPr>
          <w:p w:rsidR="005E4A2F" w:rsidRPr="00DF1577" w:rsidRDefault="005E4A2F" w:rsidP="00DF1577">
            <w:pPr>
              <w:jc w:val="center"/>
            </w:pPr>
            <w:r w:rsidRPr="00DF1577">
              <w:t>1</w:t>
            </w:r>
          </w:p>
        </w:tc>
        <w:tc>
          <w:tcPr>
            <w:tcW w:w="2227" w:type="dxa"/>
          </w:tcPr>
          <w:p w:rsidR="005E4A2F" w:rsidRPr="00DF1577" w:rsidRDefault="005E4A2F" w:rsidP="00DF1577">
            <w:pPr>
              <w:jc w:val="center"/>
            </w:pPr>
            <w:r w:rsidRPr="00DF1577">
              <w:t>2</w:t>
            </w:r>
          </w:p>
        </w:tc>
        <w:tc>
          <w:tcPr>
            <w:tcW w:w="1550" w:type="dxa"/>
          </w:tcPr>
          <w:p w:rsidR="005E4A2F" w:rsidRPr="00DF1577" w:rsidRDefault="005E4A2F" w:rsidP="00DF1577">
            <w:pPr>
              <w:jc w:val="center"/>
            </w:pPr>
            <w:r w:rsidRPr="00DF1577">
              <w:t>3</w:t>
            </w:r>
          </w:p>
        </w:tc>
        <w:tc>
          <w:tcPr>
            <w:tcW w:w="1274" w:type="dxa"/>
          </w:tcPr>
          <w:p w:rsidR="005E4A2F" w:rsidRPr="00DF1577" w:rsidRDefault="005E4A2F" w:rsidP="00DF1577">
            <w:pPr>
              <w:jc w:val="center"/>
            </w:pPr>
            <w:r w:rsidRPr="00DF1577">
              <w:t>4</w:t>
            </w:r>
          </w:p>
        </w:tc>
        <w:tc>
          <w:tcPr>
            <w:tcW w:w="1448" w:type="dxa"/>
          </w:tcPr>
          <w:p w:rsidR="005E4A2F" w:rsidRPr="00DF1577" w:rsidRDefault="005E4A2F" w:rsidP="00DF1577">
            <w:pPr>
              <w:jc w:val="center"/>
            </w:pPr>
            <w:r w:rsidRPr="00DF1577">
              <w:t>5</w:t>
            </w:r>
          </w:p>
        </w:tc>
        <w:tc>
          <w:tcPr>
            <w:tcW w:w="1448" w:type="dxa"/>
          </w:tcPr>
          <w:p w:rsidR="005E4A2F" w:rsidRPr="00DF1577" w:rsidRDefault="005E4A2F" w:rsidP="00DF1577">
            <w:pPr>
              <w:jc w:val="center"/>
            </w:pPr>
            <w:r w:rsidRPr="00DF1577">
              <w:t>6</w:t>
            </w:r>
          </w:p>
        </w:tc>
        <w:tc>
          <w:tcPr>
            <w:tcW w:w="1120" w:type="dxa"/>
          </w:tcPr>
          <w:p w:rsidR="005E4A2F" w:rsidRPr="00DF1577" w:rsidRDefault="005E4A2F" w:rsidP="00DF1577">
            <w:pPr>
              <w:jc w:val="center"/>
            </w:pPr>
            <w:r w:rsidRPr="00DF1577">
              <w:t>7</w:t>
            </w:r>
          </w:p>
        </w:tc>
      </w:tr>
      <w:tr w:rsidR="005E4A2F" w:rsidRPr="00DF1577" w:rsidTr="009C6436">
        <w:trPr>
          <w:trHeight w:val="450"/>
        </w:trPr>
        <w:tc>
          <w:tcPr>
            <w:tcW w:w="2381" w:type="dxa"/>
            <w:vMerge w:val="restart"/>
          </w:tcPr>
          <w:p w:rsidR="005E4A2F" w:rsidRPr="00DF1577" w:rsidRDefault="005E4A2F" w:rsidP="00DF1577">
            <w:pPr>
              <w:tabs>
                <w:tab w:val="left" w:pos="142"/>
              </w:tabs>
            </w:pPr>
            <w:r w:rsidRPr="00DF1577">
              <w:t>1. Посилити авторитет</w:t>
            </w:r>
          </w:p>
          <w:p w:rsidR="005E4A2F" w:rsidRPr="00DF1577" w:rsidRDefault="005E4A2F" w:rsidP="00DF1577">
            <w:pPr>
              <w:tabs>
                <w:tab w:val="left" w:pos="142"/>
              </w:tabs>
            </w:pPr>
            <w:r w:rsidRPr="00DF1577">
              <w:t>громади у спортивному русі</w:t>
            </w:r>
          </w:p>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b/>
                <w:sz w:val="20"/>
                <w:szCs w:val="20"/>
              </w:rPr>
            </w:pPr>
          </w:p>
          <w:p w:rsidR="005E4A2F" w:rsidRPr="00DF1577" w:rsidRDefault="005E4A2F" w:rsidP="00DF1577">
            <w:pPr>
              <w:jc w:val="center"/>
              <w:rPr>
                <w:sz w:val="20"/>
                <w:szCs w:val="20"/>
              </w:rPr>
            </w:pPr>
            <w:r w:rsidRPr="00DF1577">
              <w:rPr>
                <w:sz w:val="20"/>
                <w:szCs w:val="20"/>
              </w:rPr>
              <w:t>Сума коштів на заохочення кращих спортсменів</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180,0</w:t>
            </w:r>
          </w:p>
        </w:tc>
        <w:tc>
          <w:tcPr>
            <w:tcW w:w="1448" w:type="dxa"/>
          </w:tcPr>
          <w:p w:rsidR="005E4A2F" w:rsidRPr="00DF1577" w:rsidRDefault="005E4A2F" w:rsidP="00DF1577">
            <w:pPr>
              <w:jc w:val="center"/>
            </w:pPr>
            <w:r w:rsidRPr="00DF1577">
              <w:t>60,0</w:t>
            </w:r>
          </w:p>
        </w:tc>
        <w:tc>
          <w:tcPr>
            <w:tcW w:w="1448" w:type="dxa"/>
          </w:tcPr>
          <w:p w:rsidR="005E4A2F" w:rsidRPr="00DF1577" w:rsidRDefault="005E4A2F" w:rsidP="00DF1577">
            <w:pPr>
              <w:jc w:val="center"/>
            </w:pPr>
            <w:r w:rsidRPr="00DF1577">
              <w:t>60,0</w:t>
            </w:r>
          </w:p>
        </w:tc>
        <w:tc>
          <w:tcPr>
            <w:tcW w:w="1120" w:type="dxa"/>
          </w:tcPr>
          <w:p w:rsidR="005E4A2F" w:rsidRPr="00DF1577" w:rsidRDefault="005E4A2F" w:rsidP="00DF1577">
            <w:pPr>
              <w:jc w:val="center"/>
            </w:pPr>
            <w:r w:rsidRPr="00DF1577">
              <w:t>60,0</w:t>
            </w:r>
          </w:p>
        </w:tc>
      </w:tr>
      <w:tr w:rsidR="005E4A2F" w:rsidRPr="00DF1577" w:rsidTr="009C6436">
        <w:trPr>
          <w:trHeight w:val="775"/>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sz w:val="20"/>
                <w:szCs w:val="20"/>
              </w:rPr>
              <w:t>Сума коштів на проведення заходів</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90,0</w:t>
            </w:r>
          </w:p>
        </w:tc>
        <w:tc>
          <w:tcPr>
            <w:tcW w:w="1448" w:type="dxa"/>
          </w:tcPr>
          <w:p w:rsidR="005E4A2F" w:rsidRPr="00DF1577" w:rsidRDefault="005E4A2F" w:rsidP="00DF1577">
            <w:pPr>
              <w:jc w:val="center"/>
            </w:pPr>
            <w:r w:rsidRPr="00DF1577">
              <w:t>30,0</w:t>
            </w:r>
          </w:p>
        </w:tc>
        <w:tc>
          <w:tcPr>
            <w:tcW w:w="1448" w:type="dxa"/>
          </w:tcPr>
          <w:p w:rsidR="005E4A2F" w:rsidRPr="00DF1577" w:rsidRDefault="005E4A2F" w:rsidP="00DF1577">
            <w:pPr>
              <w:jc w:val="center"/>
            </w:pPr>
            <w:r w:rsidRPr="00DF1577">
              <w:t>30,0</w:t>
            </w:r>
          </w:p>
        </w:tc>
        <w:tc>
          <w:tcPr>
            <w:tcW w:w="1120" w:type="dxa"/>
          </w:tcPr>
          <w:p w:rsidR="005E4A2F" w:rsidRPr="00DF1577" w:rsidRDefault="005E4A2F" w:rsidP="00DF1577">
            <w:pPr>
              <w:jc w:val="center"/>
            </w:pPr>
            <w:r w:rsidRPr="00DF1577">
              <w:t>30,0</w:t>
            </w:r>
          </w:p>
        </w:tc>
      </w:tr>
      <w:tr w:rsidR="005E4A2F" w:rsidRPr="00DF1577" w:rsidTr="009C6436">
        <w:trPr>
          <w:trHeight w:val="45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заохочених кращих спортсменів</w:t>
            </w:r>
          </w:p>
          <w:p w:rsidR="005E4A2F" w:rsidRPr="00DF1577" w:rsidRDefault="005E4A2F" w:rsidP="00DF1577">
            <w:pPr>
              <w:jc w:val="center"/>
              <w:rPr>
                <w:sz w:val="20"/>
                <w:szCs w:val="20"/>
              </w:rPr>
            </w:pP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1200</w:t>
            </w:r>
          </w:p>
        </w:tc>
        <w:tc>
          <w:tcPr>
            <w:tcW w:w="1448" w:type="dxa"/>
          </w:tcPr>
          <w:p w:rsidR="005E4A2F" w:rsidRPr="00DF1577" w:rsidRDefault="005E4A2F" w:rsidP="00DF1577">
            <w:pPr>
              <w:jc w:val="center"/>
            </w:pPr>
            <w:r w:rsidRPr="00DF1577">
              <w:t>400</w:t>
            </w:r>
          </w:p>
        </w:tc>
        <w:tc>
          <w:tcPr>
            <w:tcW w:w="1448" w:type="dxa"/>
          </w:tcPr>
          <w:p w:rsidR="005E4A2F" w:rsidRPr="00DF1577" w:rsidRDefault="005E4A2F" w:rsidP="00DF1577">
            <w:pPr>
              <w:jc w:val="center"/>
            </w:pPr>
            <w:r w:rsidRPr="00DF1577">
              <w:t>400</w:t>
            </w:r>
          </w:p>
        </w:tc>
        <w:tc>
          <w:tcPr>
            <w:tcW w:w="1120" w:type="dxa"/>
          </w:tcPr>
          <w:p w:rsidR="005E4A2F" w:rsidRPr="00DF1577" w:rsidRDefault="005E4A2F" w:rsidP="00DF1577">
            <w:pPr>
              <w:jc w:val="center"/>
            </w:pPr>
            <w:r w:rsidRPr="00DF1577">
              <w:t>400</w:t>
            </w:r>
          </w:p>
        </w:tc>
      </w:tr>
      <w:tr w:rsidR="005E4A2F" w:rsidRPr="00DF1577" w:rsidTr="009C6436">
        <w:trPr>
          <w:trHeight w:val="45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sz w:val="20"/>
                <w:szCs w:val="20"/>
              </w:rPr>
            </w:pPr>
            <w:r w:rsidRPr="00DF1577">
              <w:rPr>
                <w:sz w:val="20"/>
                <w:szCs w:val="20"/>
              </w:rPr>
              <w:t>Кількість заходів щодо популяризації фізичної культури і спорту</w:t>
            </w:r>
          </w:p>
        </w:tc>
        <w:tc>
          <w:tcPr>
            <w:tcW w:w="1550" w:type="dxa"/>
          </w:tcPr>
          <w:p w:rsidR="005E4A2F" w:rsidRPr="00DF1577" w:rsidRDefault="005E4A2F" w:rsidP="00DF1577">
            <w:pPr>
              <w:jc w:val="center"/>
            </w:pPr>
            <w:r w:rsidRPr="00DF1577">
              <w:t>шт.</w:t>
            </w:r>
          </w:p>
        </w:tc>
        <w:tc>
          <w:tcPr>
            <w:tcW w:w="1274" w:type="dxa"/>
          </w:tcPr>
          <w:p w:rsidR="005E4A2F" w:rsidRPr="00DF1577" w:rsidRDefault="005E4A2F" w:rsidP="00DF1577">
            <w:pPr>
              <w:jc w:val="center"/>
            </w:pPr>
            <w:r w:rsidRPr="00DF1577">
              <w:t>195</w:t>
            </w:r>
          </w:p>
        </w:tc>
        <w:tc>
          <w:tcPr>
            <w:tcW w:w="1448" w:type="dxa"/>
          </w:tcPr>
          <w:p w:rsidR="005E4A2F" w:rsidRPr="00DF1577" w:rsidRDefault="005E4A2F" w:rsidP="00DF1577">
            <w:pPr>
              <w:jc w:val="center"/>
            </w:pPr>
            <w:r w:rsidRPr="00DF1577">
              <w:t>65</w:t>
            </w:r>
          </w:p>
        </w:tc>
        <w:tc>
          <w:tcPr>
            <w:tcW w:w="1448" w:type="dxa"/>
          </w:tcPr>
          <w:p w:rsidR="005E4A2F" w:rsidRPr="00DF1577" w:rsidRDefault="005E4A2F" w:rsidP="00DF1577">
            <w:pPr>
              <w:jc w:val="center"/>
            </w:pPr>
            <w:r w:rsidRPr="00DF1577">
              <w:t>65</w:t>
            </w:r>
          </w:p>
        </w:tc>
        <w:tc>
          <w:tcPr>
            <w:tcW w:w="1120" w:type="dxa"/>
          </w:tcPr>
          <w:p w:rsidR="005E4A2F" w:rsidRPr="00DF1577" w:rsidRDefault="005E4A2F" w:rsidP="00DF1577">
            <w:pPr>
              <w:jc w:val="center"/>
            </w:pPr>
            <w:r w:rsidRPr="00DF1577">
              <w:t>65</w:t>
            </w:r>
          </w:p>
        </w:tc>
      </w:tr>
      <w:tr w:rsidR="005E4A2F" w:rsidRPr="00DF1577" w:rsidTr="009C6436">
        <w:trPr>
          <w:trHeight w:val="45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 xml:space="preserve">Витрати </w:t>
            </w:r>
          </w:p>
          <w:p w:rsidR="005E4A2F" w:rsidRPr="00DF1577" w:rsidRDefault="005E4A2F" w:rsidP="00DF1577">
            <w:pPr>
              <w:jc w:val="center"/>
              <w:rPr>
                <w:sz w:val="20"/>
                <w:szCs w:val="20"/>
              </w:rPr>
            </w:pPr>
            <w:r w:rsidRPr="00DF1577">
              <w:rPr>
                <w:sz w:val="20"/>
                <w:szCs w:val="20"/>
              </w:rPr>
              <w:t xml:space="preserve">на 1 спортсмена </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450,0</w:t>
            </w:r>
          </w:p>
        </w:tc>
        <w:tc>
          <w:tcPr>
            <w:tcW w:w="1448" w:type="dxa"/>
          </w:tcPr>
          <w:p w:rsidR="005E4A2F" w:rsidRPr="00DF1577" w:rsidRDefault="005E4A2F" w:rsidP="00DF1577">
            <w:pPr>
              <w:jc w:val="center"/>
            </w:pPr>
            <w:r w:rsidRPr="00DF1577">
              <w:t>150,00</w:t>
            </w:r>
          </w:p>
        </w:tc>
        <w:tc>
          <w:tcPr>
            <w:tcW w:w="1448" w:type="dxa"/>
          </w:tcPr>
          <w:p w:rsidR="005E4A2F" w:rsidRPr="00DF1577" w:rsidRDefault="005E4A2F" w:rsidP="00DF1577">
            <w:pPr>
              <w:jc w:val="center"/>
            </w:pPr>
            <w:r w:rsidRPr="00DF1577">
              <w:t>150,0</w:t>
            </w:r>
          </w:p>
        </w:tc>
        <w:tc>
          <w:tcPr>
            <w:tcW w:w="1120" w:type="dxa"/>
          </w:tcPr>
          <w:p w:rsidR="005E4A2F" w:rsidRPr="00DF1577" w:rsidRDefault="005E4A2F" w:rsidP="00DF1577">
            <w:pPr>
              <w:jc w:val="center"/>
            </w:pPr>
            <w:r w:rsidRPr="00DF1577">
              <w:t>150,0</w:t>
            </w:r>
          </w:p>
        </w:tc>
      </w:tr>
      <w:tr w:rsidR="005E4A2F" w:rsidRPr="00DF1577" w:rsidTr="009C6436">
        <w:trPr>
          <w:trHeight w:val="45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sz w:val="20"/>
                <w:szCs w:val="20"/>
              </w:rPr>
            </w:pPr>
            <w:r w:rsidRPr="00DF1577">
              <w:rPr>
                <w:sz w:val="20"/>
                <w:szCs w:val="20"/>
              </w:rPr>
              <w:t>Витрати на 1 захід</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461,53</w:t>
            </w:r>
          </w:p>
        </w:tc>
        <w:tc>
          <w:tcPr>
            <w:tcW w:w="1448" w:type="dxa"/>
          </w:tcPr>
          <w:p w:rsidR="005E4A2F" w:rsidRPr="00DF1577" w:rsidRDefault="005E4A2F" w:rsidP="00DF1577">
            <w:pPr>
              <w:jc w:val="center"/>
            </w:pPr>
            <w:r w:rsidRPr="00DF1577">
              <w:t>461,53</w:t>
            </w:r>
          </w:p>
        </w:tc>
        <w:tc>
          <w:tcPr>
            <w:tcW w:w="1448" w:type="dxa"/>
          </w:tcPr>
          <w:p w:rsidR="005E4A2F" w:rsidRPr="00DF1577" w:rsidRDefault="005E4A2F" w:rsidP="00DF1577">
            <w:pPr>
              <w:jc w:val="center"/>
            </w:pPr>
            <w:r w:rsidRPr="00DF1577">
              <w:t>461,53</w:t>
            </w:r>
          </w:p>
        </w:tc>
        <w:tc>
          <w:tcPr>
            <w:tcW w:w="1120" w:type="dxa"/>
          </w:tcPr>
          <w:p w:rsidR="005E4A2F" w:rsidRPr="00DF1577" w:rsidRDefault="005E4A2F" w:rsidP="00DF1577">
            <w:pPr>
              <w:jc w:val="center"/>
            </w:pPr>
            <w:r w:rsidRPr="00DF1577">
              <w:t>461,53</w:t>
            </w:r>
          </w:p>
        </w:tc>
      </w:tr>
      <w:tr w:rsidR="005E4A2F" w:rsidRPr="00DF1577" w:rsidTr="009C6436">
        <w:trPr>
          <w:trHeight w:val="1855"/>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p>
          <w:p w:rsidR="005E4A2F" w:rsidRPr="00DF1577" w:rsidRDefault="005E4A2F" w:rsidP="00DF1577">
            <w:pPr>
              <w:jc w:val="center"/>
              <w:rPr>
                <w:b/>
                <w:sz w:val="20"/>
                <w:szCs w:val="20"/>
              </w:rPr>
            </w:pPr>
            <w:r w:rsidRPr="00DF1577">
              <w:rPr>
                <w:sz w:val="20"/>
                <w:szCs w:val="20"/>
              </w:rPr>
              <w:t>Відсоток охоплення населення громади (від загальної кількості 3</w:t>
            </w:r>
            <w:r w:rsidRPr="00DF1577">
              <w:rPr>
                <w:sz w:val="20"/>
                <w:szCs w:val="20"/>
                <w:lang w:val="ru-RU"/>
              </w:rPr>
              <w:t xml:space="preserve">3116 </w:t>
            </w:r>
            <w:r w:rsidRPr="00DF1577">
              <w:rPr>
                <w:sz w:val="20"/>
                <w:szCs w:val="20"/>
              </w:rPr>
              <w:t>осіб) фізкультурно-спортивними заходами</w:t>
            </w:r>
          </w:p>
        </w:tc>
        <w:tc>
          <w:tcPr>
            <w:tcW w:w="1550" w:type="dxa"/>
          </w:tcPr>
          <w:p w:rsidR="005E4A2F" w:rsidRPr="00DF1577" w:rsidRDefault="005E4A2F" w:rsidP="00DF1577">
            <w:pPr>
              <w:jc w:val="center"/>
            </w:pPr>
            <w:r w:rsidRPr="00DF1577">
              <w:t>%</w:t>
            </w:r>
          </w:p>
        </w:tc>
        <w:tc>
          <w:tcPr>
            <w:tcW w:w="1274" w:type="dxa"/>
          </w:tcPr>
          <w:p w:rsidR="005E4A2F" w:rsidRPr="00DF1577" w:rsidRDefault="005E4A2F" w:rsidP="00DF1577">
            <w:pPr>
              <w:jc w:val="center"/>
            </w:pPr>
            <w:r w:rsidRPr="00DF1577">
              <w:t>1,01</w:t>
            </w:r>
          </w:p>
        </w:tc>
        <w:tc>
          <w:tcPr>
            <w:tcW w:w="1448" w:type="dxa"/>
          </w:tcPr>
          <w:p w:rsidR="005E4A2F" w:rsidRPr="00DF1577" w:rsidRDefault="005E4A2F" w:rsidP="00DF1577">
            <w:pPr>
              <w:jc w:val="center"/>
            </w:pPr>
            <w:r w:rsidRPr="00DF1577">
              <w:t xml:space="preserve">1,01 </w:t>
            </w:r>
          </w:p>
        </w:tc>
        <w:tc>
          <w:tcPr>
            <w:tcW w:w="1448" w:type="dxa"/>
          </w:tcPr>
          <w:p w:rsidR="005E4A2F" w:rsidRPr="00DF1577" w:rsidRDefault="005E4A2F" w:rsidP="00DF1577">
            <w:pPr>
              <w:jc w:val="center"/>
            </w:pPr>
            <w:r w:rsidRPr="00DF1577">
              <w:t>1,01</w:t>
            </w:r>
          </w:p>
        </w:tc>
        <w:tc>
          <w:tcPr>
            <w:tcW w:w="1120" w:type="dxa"/>
          </w:tcPr>
          <w:p w:rsidR="005E4A2F" w:rsidRPr="00DF1577" w:rsidRDefault="005E4A2F" w:rsidP="00DF1577">
            <w:pPr>
              <w:jc w:val="center"/>
            </w:pPr>
            <w:r w:rsidRPr="00DF1577">
              <w:t>1,01</w:t>
            </w:r>
          </w:p>
        </w:tc>
      </w:tr>
      <w:tr w:rsidR="005E4A2F" w:rsidRPr="00DF1577" w:rsidTr="009C6436">
        <w:trPr>
          <w:trHeight w:val="896"/>
        </w:trPr>
        <w:tc>
          <w:tcPr>
            <w:tcW w:w="2381" w:type="dxa"/>
            <w:vMerge w:val="restart"/>
          </w:tcPr>
          <w:p w:rsidR="005E4A2F" w:rsidRPr="00DF1577" w:rsidRDefault="005E4A2F" w:rsidP="00DF1577">
            <w:pPr>
              <w:tabs>
                <w:tab w:val="left" w:pos="142"/>
              </w:tabs>
              <w:ind w:left="180"/>
            </w:pPr>
            <w:r w:rsidRPr="00DF1577">
              <w:t>2. Задовольнити потреби населення в отриманні фізкультурно-спортивних послуг</w:t>
            </w:r>
          </w:p>
          <w:p w:rsidR="005E4A2F" w:rsidRPr="00DF1577" w:rsidRDefault="005E4A2F" w:rsidP="00DF1577">
            <w:pPr>
              <w:tabs>
                <w:tab w:val="left" w:pos="142"/>
              </w:tabs>
            </w:pPr>
          </w:p>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sz w:val="20"/>
                <w:szCs w:val="20"/>
              </w:rPr>
            </w:pPr>
            <w:r w:rsidRPr="00DF1577">
              <w:rPr>
                <w:sz w:val="20"/>
                <w:szCs w:val="20"/>
              </w:rPr>
              <w:t>Сума коштів на проведення спортивно-масових заходів</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300,0</w:t>
            </w:r>
          </w:p>
        </w:tc>
        <w:tc>
          <w:tcPr>
            <w:tcW w:w="1448" w:type="dxa"/>
          </w:tcPr>
          <w:p w:rsidR="005E4A2F" w:rsidRPr="00DF1577" w:rsidRDefault="005E4A2F" w:rsidP="00DF1577">
            <w:pPr>
              <w:jc w:val="center"/>
            </w:pPr>
            <w:r w:rsidRPr="00DF1577">
              <w:t>100,0</w:t>
            </w:r>
          </w:p>
        </w:tc>
        <w:tc>
          <w:tcPr>
            <w:tcW w:w="1448" w:type="dxa"/>
          </w:tcPr>
          <w:p w:rsidR="005E4A2F" w:rsidRPr="00DF1577" w:rsidRDefault="005E4A2F" w:rsidP="00DF1577">
            <w:pPr>
              <w:jc w:val="center"/>
            </w:pPr>
            <w:r w:rsidRPr="00DF1577">
              <w:t>100,0</w:t>
            </w:r>
          </w:p>
        </w:tc>
        <w:tc>
          <w:tcPr>
            <w:tcW w:w="1120" w:type="dxa"/>
          </w:tcPr>
          <w:p w:rsidR="005E4A2F" w:rsidRPr="00DF1577" w:rsidRDefault="005E4A2F" w:rsidP="00DF1577">
            <w:pPr>
              <w:jc w:val="center"/>
            </w:pPr>
            <w:r w:rsidRPr="00DF1577">
              <w:t>100,0</w:t>
            </w:r>
          </w:p>
        </w:tc>
      </w:tr>
      <w:tr w:rsidR="005E4A2F" w:rsidRPr="00DF1577" w:rsidTr="009C6436">
        <w:trPr>
          <w:trHeight w:val="896"/>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учасників спортивно-масових заходів</w:t>
            </w:r>
          </w:p>
          <w:p w:rsidR="005E4A2F" w:rsidRPr="00DF1577" w:rsidRDefault="005E4A2F" w:rsidP="00DF1577">
            <w:pPr>
              <w:jc w:val="center"/>
              <w:rPr>
                <w:sz w:val="20"/>
                <w:szCs w:val="20"/>
              </w:rPr>
            </w:pP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6000</w:t>
            </w:r>
          </w:p>
        </w:tc>
        <w:tc>
          <w:tcPr>
            <w:tcW w:w="1448" w:type="dxa"/>
          </w:tcPr>
          <w:p w:rsidR="005E4A2F" w:rsidRPr="00DF1577" w:rsidRDefault="005E4A2F" w:rsidP="00DF1577">
            <w:pPr>
              <w:jc w:val="center"/>
            </w:pPr>
            <w:r w:rsidRPr="00DF1577">
              <w:t>2000</w:t>
            </w:r>
          </w:p>
        </w:tc>
        <w:tc>
          <w:tcPr>
            <w:tcW w:w="1448" w:type="dxa"/>
          </w:tcPr>
          <w:p w:rsidR="005E4A2F" w:rsidRPr="00DF1577" w:rsidRDefault="005E4A2F" w:rsidP="00DF1577">
            <w:pPr>
              <w:jc w:val="center"/>
            </w:pPr>
            <w:r w:rsidRPr="00DF1577">
              <w:t>2000</w:t>
            </w:r>
          </w:p>
        </w:tc>
        <w:tc>
          <w:tcPr>
            <w:tcW w:w="1120" w:type="dxa"/>
          </w:tcPr>
          <w:p w:rsidR="005E4A2F" w:rsidRPr="00DF1577" w:rsidRDefault="005E4A2F" w:rsidP="00DF1577">
            <w:pPr>
              <w:jc w:val="center"/>
            </w:pPr>
            <w:r w:rsidRPr="00DF1577">
              <w:t>2000</w:t>
            </w:r>
          </w:p>
        </w:tc>
      </w:tr>
      <w:tr w:rsidR="005E4A2F" w:rsidRPr="00DF1577" w:rsidTr="009C6436">
        <w:trPr>
          <w:trHeight w:val="896"/>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 xml:space="preserve">Витрати на </w:t>
            </w:r>
          </w:p>
          <w:p w:rsidR="005E4A2F" w:rsidRPr="00DF1577" w:rsidRDefault="005E4A2F" w:rsidP="00DF1577">
            <w:pPr>
              <w:jc w:val="center"/>
              <w:rPr>
                <w:sz w:val="20"/>
                <w:szCs w:val="20"/>
              </w:rPr>
            </w:pPr>
            <w:r w:rsidRPr="00DF1577">
              <w:rPr>
                <w:sz w:val="20"/>
                <w:szCs w:val="20"/>
              </w:rPr>
              <w:t xml:space="preserve">1 учасника спортивно-масових заходів </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150,0</w:t>
            </w:r>
          </w:p>
        </w:tc>
        <w:tc>
          <w:tcPr>
            <w:tcW w:w="1448" w:type="dxa"/>
          </w:tcPr>
          <w:p w:rsidR="005E4A2F" w:rsidRPr="00DF1577" w:rsidRDefault="005E4A2F" w:rsidP="00DF1577">
            <w:pPr>
              <w:jc w:val="center"/>
            </w:pPr>
            <w:r w:rsidRPr="00DF1577">
              <w:t>50,00</w:t>
            </w:r>
          </w:p>
        </w:tc>
        <w:tc>
          <w:tcPr>
            <w:tcW w:w="1448" w:type="dxa"/>
          </w:tcPr>
          <w:p w:rsidR="005E4A2F" w:rsidRPr="00DF1577" w:rsidRDefault="005E4A2F" w:rsidP="00DF1577">
            <w:pPr>
              <w:jc w:val="center"/>
            </w:pPr>
            <w:r w:rsidRPr="00DF1577">
              <w:t>50,0</w:t>
            </w:r>
          </w:p>
        </w:tc>
        <w:tc>
          <w:tcPr>
            <w:tcW w:w="1120" w:type="dxa"/>
          </w:tcPr>
          <w:p w:rsidR="005E4A2F" w:rsidRPr="00DF1577" w:rsidRDefault="005E4A2F" w:rsidP="00DF1577">
            <w:pPr>
              <w:jc w:val="center"/>
            </w:pPr>
            <w:r w:rsidRPr="00DF1577">
              <w:t>50,0</w:t>
            </w:r>
          </w:p>
        </w:tc>
      </w:tr>
      <w:tr w:rsidR="005E4A2F" w:rsidRPr="00DF1577" w:rsidTr="009C6436">
        <w:trPr>
          <w:trHeight w:val="896"/>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p>
          <w:p w:rsidR="005E4A2F" w:rsidRPr="00DF1577" w:rsidRDefault="005E4A2F" w:rsidP="00DF1577">
            <w:pPr>
              <w:jc w:val="center"/>
              <w:rPr>
                <w:b/>
                <w:sz w:val="20"/>
                <w:szCs w:val="20"/>
              </w:rPr>
            </w:pPr>
            <w:r w:rsidRPr="00DF1577">
              <w:rPr>
                <w:sz w:val="20"/>
                <w:szCs w:val="20"/>
              </w:rPr>
              <w:t>Відсоток охоплення населення громади спортивно-масовими заходами</w:t>
            </w:r>
          </w:p>
        </w:tc>
        <w:tc>
          <w:tcPr>
            <w:tcW w:w="1550" w:type="dxa"/>
          </w:tcPr>
          <w:p w:rsidR="005E4A2F" w:rsidRPr="00DF1577" w:rsidRDefault="005E4A2F" w:rsidP="00DF1577">
            <w:pPr>
              <w:jc w:val="center"/>
            </w:pPr>
            <w:r w:rsidRPr="00DF1577">
              <w:t>%</w:t>
            </w:r>
          </w:p>
        </w:tc>
        <w:tc>
          <w:tcPr>
            <w:tcW w:w="1274" w:type="dxa"/>
          </w:tcPr>
          <w:p w:rsidR="005E4A2F" w:rsidRPr="00DF1577" w:rsidRDefault="005E4A2F" w:rsidP="00DF1577">
            <w:pPr>
              <w:jc w:val="center"/>
              <w:rPr>
                <w:lang w:val="en-US"/>
              </w:rPr>
            </w:pPr>
            <w:r w:rsidRPr="00DF1577">
              <w:rPr>
                <w:lang w:val="en-US"/>
              </w:rPr>
              <w:t>6</w:t>
            </w:r>
            <w:r w:rsidRPr="00DF1577">
              <w:t>,0</w:t>
            </w:r>
            <w:r w:rsidRPr="00DF1577">
              <w:rPr>
                <w:lang w:val="en-US"/>
              </w:rPr>
              <w:t>4</w:t>
            </w:r>
          </w:p>
        </w:tc>
        <w:tc>
          <w:tcPr>
            <w:tcW w:w="1448" w:type="dxa"/>
          </w:tcPr>
          <w:p w:rsidR="005E4A2F" w:rsidRPr="00DF1577" w:rsidRDefault="005E4A2F" w:rsidP="00DF1577">
            <w:pPr>
              <w:jc w:val="center"/>
            </w:pPr>
            <w:r w:rsidRPr="00DF1577">
              <w:rPr>
                <w:lang w:val="en-US"/>
              </w:rPr>
              <w:t>6</w:t>
            </w:r>
            <w:r w:rsidRPr="00DF1577">
              <w:t>,0</w:t>
            </w:r>
            <w:r w:rsidRPr="00DF1577">
              <w:rPr>
                <w:lang w:val="en-US"/>
              </w:rPr>
              <w:t>4</w:t>
            </w:r>
            <w:r w:rsidRPr="00DF1577">
              <w:t xml:space="preserve"> </w:t>
            </w:r>
          </w:p>
        </w:tc>
        <w:tc>
          <w:tcPr>
            <w:tcW w:w="1448" w:type="dxa"/>
          </w:tcPr>
          <w:p w:rsidR="005E4A2F" w:rsidRPr="00DF1577" w:rsidRDefault="005E4A2F" w:rsidP="00DF1577">
            <w:pPr>
              <w:jc w:val="center"/>
              <w:rPr>
                <w:lang w:val="en-US"/>
              </w:rPr>
            </w:pPr>
            <w:r w:rsidRPr="00DF1577">
              <w:rPr>
                <w:lang w:val="en-US"/>
              </w:rPr>
              <w:t>6</w:t>
            </w:r>
            <w:r w:rsidRPr="00DF1577">
              <w:t>,0</w:t>
            </w:r>
            <w:r w:rsidRPr="00DF1577">
              <w:rPr>
                <w:lang w:val="en-US"/>
              </w:rPr>
              <w:t>4</w:t>
            </w:r>
          </w:p>
        </w:tc>
        <w:tc>
          <w:tcPr>
            <w:tcW w:w="1120" w:type="dxa"/>
          </w:tcPr>
          <w:p w:rsidR="005E4A2F" w:rsidRPr="00DF1577" w:rsidRDefault="005E4A2F" w:rsidP="00DF1577">
            <w:pPr>
              <w:jc w:val="center"/>
              <w:rPr>
                <w:lang w:val="en-US"/>
              </w:rPr>
            </w:pPr>
            <w:r w:rsidRPr="00DF1577">
              <w:rPr>
                <w:lang w:val="en-US"/>
              </w:rPr>
              <w:t>6</w:t>
            </w:r>
            <w:r w:rsidRPr="00DF1577">
              <w:t>,0</w:t>
            </w:r>
            <w:r w:rsidRPr="00DF1577">
              <w:rPr>
                <w:lang w:val="en-US"/>
              </w:rPr>
              <w:t>4</w:t>
            </w:r>
          </w:p>
        </w:tc>
      </w:tr>
      <w:tr w:rsidR="005E4A2F" w:rsidRPr="00DF1577" w:rsidTr="009C6436">
        <w:trPr>
          <w:trHeight w:val="486"/>
        </w:trPr>
        <w:tc>
          <w:tcPr>
            <w:tcW w:w="2381" w:type="dxa"/>
            <w:vMerge w:val="restart"/>
          </w:tcPr>
          <w:p w:rsidR="005E4A2F" w:rsidRPr="00DF1577" w:rsidRDefault="005E4A2F" w:rsidP="00DF1577">
            <w:r w:rsidRPr="00DF1577">
              <w:t>3. Зміцнити та модернізувати матеріально-технічну базу фізкультурно-спортивної галузі у громаді</w:t>
            </w:r>
          </w:p>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sz w:val="20"/>
                <w:szCs w:val="20"/>
              </w:rPr>
            </w:pPr>
            <w:r w:rsidRPr="00DF1577">
              <w:rPr>
                <w:sz w:val="20"/>
                <w:szCs w:val="20"/>
              </w:rPr>
              <w:t>Сума коштів на</w:t>
            </w:r>
          </w:p>
          <w:p w:rsidR="005E4A2F" w:rsidRPr="00DF1577" w:rsidRDefault="005E4A2F" w:rsidP="00DF1577">
            <w:pPr>
              <w:jc w:val="center"/>
              <w:rPr>
                <w:b/>
                <w:sz w:val="20"/>
                <w:szCs w:val="20"/>
              </w:rPr>
            </w:pPr>
            <w:r w:rsidRPr="00DF1577">
              <w:rPr>
                <w:sz w:val="20"/>
                <w:szCs w:val="20"/>
              </w:rPr>
              <w:t>створення нової та збереження діючої спортивної інфраструктури</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1140,0</w:t>
            </w:r>
          </w:p>
        </w:tc>
        <w:tc>
          <w:tcPr>
            <w:tcW w:w="1448" w:type="dxa"/>
          </w:tcPr>
          <w:p w:rsidR="005E4A2F" w:rsidRPr="00DF1577" w:rsidRDefault="005E4A2F" w:rsidP="00DF1577">
            <w:pPr>
              <w:jc w:val="center"/>
            </w:pPr>
            <w:r w:rsidRPr="00DF1577">
              <w:t>380,0</w:t>
            </w:r>
          </w:p>
        </w:tc>
        <w:tc>
          <w:tcPr>
            <w:tcW w:w="1448" w:type="dxa"/>
          </w:tcPr>
          <w:p w:rsidR="005E4A2F" w:rsidRPr="00DF1577" w:rsidRDefault="005E4A2F" w:rsidP="00DF1577">
            <w:pPr>
              <w:jc w:val="center"/>
            </w:pPr>
            <w:r w:rsidRPr="00DF1577">
              <w:t>380,0</w:t>
            </w:r>
          </w:p>
        </w:tc>
        <w:tc>
          <w:tcPr>
            <w:tcW w:w="1120" w:type="dxa"/>
          </w:tcPr>
          <w:p w:rsidR="005E4A2F" w:rsidRPr="00DF1577" w:rsidRDefault="005E4A2F" w:rsidP="00DF1577">
            <w:pPr>
              <w:jc w:val="center"/>
            </w:pPr>
            <w:r w:rsidRPr="00DF1577">
              <w:t>380,0</w:t>
            </w:r>
          </w:p>
        </w:tc>
      </w:tr>
      <w:tr w:rsidR="005E4A2F" w:rsidRPr="00DF1577" w:rsidTr="009C6436">
        <w:trPr>
          <w:trHeight w:val="483"/>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Відремонтовано, впорядковано, облаштовано спортивних об’єктів</w:t>
            </w:r>
          </w:p>
        </w:tc>
        <w:tc>
          <w:tcPr>
            <w:tcW w:w="1550" w:type="dxa"/>
          </w:tcPr>
          <w:p w:rsidR="005E4A2F" w:rsidRPr="00DF1577" w:rsidRDefault="005E4A2F" w:rsidP="00DF1577">
            <w:pPr>
              <w:jc w:val="center"/>
            </w:pPr>
            <w:r w:rsidRPr="00DF1577">
              <w:t>шт.</w:t>
            </w:r>
          </w:p>
        </w:tc>
        <w:tc>
          <w:tcPr>
            <w:tcW w:w="1274" w:type="dxa"/>
          </w:tcPr>
          <w:p w:rsidR="005E4A2F" w:rsidRPr="00DF1577" w:rsidRDefault="005E4A2F" w:rsidP="00DF1577">
            <w:pPr>
              <w:jc w:val="center"/>
            </w:pPr>
            <w:r w:rsidRPr="00DF1577">
              <w:t>135</w:t>
            </w:r>
          </w:p>
        </w:tc>
        <w:tc>
          <w:tcPr>
            <w:tcW w:w="1448" w:type="dxa"/>
          </w:tcPr>
          <w:p w:rsidR="005E4A2F" w:rsidRPr="00DF1577" w:rsidRDefault="005E4A2F" w:rsidP="00DF1577">
            <w:pPr>
              <w:jc w:val="center"/>
            </w:pPr>
            <w:r w:rsidRPr="00DF1577">
              <w:t>45</w:t>
            </w:r>
          </w:p>
        </w:tc>
        <w:tc>
          <w:tcPr>
            <w:tcW w:w="1448" w:type="dxa"/>
          </w:tcPr>
          <w:p w:rsidR="005E4A2F" w:rsidRPr="00DF1577" w:rsidRDefault="005E4A2F" w:rsidP="00DF1577">
            <w:pPr>
              <w:jc w:val="center"/>
            </w:pPr>
            <w:r w:rsidRPr="00DF1577">
              <w:t>45</w:t>
            </w:r>
          </w:p>
        </w:tc>
        <w:tc>
          <w:tcPr>
            <w:tcW w:w="1120" w:type="dxa"/>
          </w:tcPr>
          <w:p w:rsidR="005E4A2F" w:rsidRPr="00DF1577" w:rsidRDefault="005E4A2F" w:rsidP="00DF1577">
            <w:pPr>
              <w:jc w:val="center"/>
            </w:pPr>
            <w:r w:rsidRPr="00DF1577">
              <w:t>45</w:t>
            </w:r>
          </w:p>
        </w:tc>
      </w:tr>
      <w:tr w:rsidR="005E4A2F" w:rsidRPr="00DF1577" w:rsidTr="009C6436">
        <w:trPr>
          <w:trHeight w:val="483"/>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 xml:space="preserve">Витрати на ремонт, впорядкування, облаштування </w:t>
            </w:r>
          </w:p>
          <w:p w:rsidR="005E4A2F" w:rsidRPr="00DF1577" w:rsidRDefault="005E4A2F" w:rsidP="00DF1577">
            <w:pPr>
              <w:jc w:val="center"/>
              <w:rPr>
                <w:sz w:val="20"/>
                <w:szCs w:val="20"/>
              </w:rPr>
            </w:pPr>
            <w:r w:rsidRPr="00DF1577">
              <w:rPr>
                <w:sz w:val="20"/>
                <w:szCs w:val="20"/>
              </w:rPr>
              <w:t>1 об’єкту</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25,32</w:t>
            </w:r>
          </w:p>
        </w:tc>
        <w:tc>
          <w:tcPr>
            <w:tcW w:w="1448" w:type="dxa"/>
          </w:tcPr>
          <w:p w:rsidR="005E4A2F" w:rsidRPr="00DF1577" w:rsidRDefault="005E4A2F" w:rsidP="00DF1577">
            <w:pPr>
              <w:jc w:val="center"/>
            </w:pPr>
            <w:r w:rsidRPr="00DF1577">
              <w:t>8,44</w:t>
            </w:r>
          </w:p>
        </w:tc>
        <w:tc>
          <w:tcPr>
            <w:tcW w:w="1448" w:type="dxa"/>
          </w:tcPr>
          <w:p w:rsidR="005E4A2F" w:rsidRPr="00DF1577" w:rsidRDefault="005E4A2F" w:rsidP="00DF1577">
            <w:pPr>
              <w:jc w:val="center"/>
            </w:pPr>
            <w:r w:rsidRPr="00DF1577">
              <w:t>8,44</w:t>
            </w:r>
          </w:p>
        </w:tc>
        <w:tc>
          <w:tcPr>
            <w:tcW w:w="1120" w:type="dxa"/>
          </w:tcPr>
          <w:p w:rsidR="005E4A2F" w:rsidRPr="00DF1577" w:rsidRDefault="005E4A2F" w:rsidP="00DF1577">
            <w:pPr>
              <w:jc w:val="center"/>
            </w:pPr>
            <w:r w:rsidRPr="00DF1577">
              <w:t>8,44</w:t>
            </w:r>
          </w:p>
        </w:tc>
      </w:tr>
      <w:tr w:rsidR="005E4A2F" w:rsidRPr="00DF1577" w:rsidTr="009C6436">
        <w:trPr>
          <w:trHeight w:val="483"/>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 xml:space="preserve">Показник якості </w:t>
            </w:r>
          </w:p>
          <w:p w:rsidR="005E4A2F" w:rsidRPr="00DF1577" w:rsidRDefault="005E4A2F" w:rsidP="00DF1577">
            <w:pPr>
              <w:jc w:val="center"/>
              <w:rPr>
                <w:sz w:val="20"/>
                <w:szCs w:val="20"/>
              </w:rPr>
            </w:pPr>
            <w:r w:rsidRPr="00DF1577">
              <w:rPr>
                <w:sz w:val="20"/>
                <w:szCs w:val="20"/>
              </w:rPr>
              <w:t xml:space="preserve">Забезпечення населення громади мережею фізкультурно-спортивних об’єктів </w:t>
            </w:r>
          </w:p>
          <w:p w:rsidR="005E4A2F" w:rsidRPr="00DF1577" w:rsidRDefault="005E4A2F" w:rsidP="00DF1577">
            <w:pPr>
              <w:jc w:val="center"/>
              <w:rPr>
                <w:sz w:val="20"/>
                <w:szCs w:val="20"/>
              </w:rPr>
            </w:pPr>
            <w:r w:rsidRPr="00DF1577">
              <w:rPr>
                <w:sz w:val="20"/>
                <w:szCs w:val="20"/>
              </w:rPr>
              <w:t xml:space="preserve">(кількість населення на 1 об’єкт) </w:t>
            </w:r>
          </w:p>
        </w:tc>
        <w:tc>
          <w:tcPr>
            <w:tcW w:w="1550" w:type="dxa"/>
          </w:tcPr>
          <w:p w:rsidR="005E4A2F" w:rsidRPr="00DF1577" w:rsidRDefault="005E4A2F" w:rsidP="00DF1577">
            <w:pPr>
              <w:jc w:val="center"/>
            </w:pPr>
            <w:r w:rsidRPr="00DF1577">
              <w:t>осіб</w:t>
            </w:r>
          </w:p>
        </w:tc>
        <w:tc>
          <w:tcPr>
            <w:tcW w:w="1274" w:type="dxa"/>
          </w:tcPr>
          <w:p w:rsidR="005E4A2F" w:rsidRPr="00DF1577" w:rsidRDefault="005E4A2F" w:rsidP="00DF1577">
            <w:pPr>
              <w:jc w:val="center"/>
              <w:rPr>
                <w:lang w:val="en-US"/>
              </w:rPr>
            </w:pPr>
            <w:r w:rsidRPr="00DF1577">
              <w:rPr>
                <w:lang w:val="en-US"/>
              </w:rPr>
              <w:t>736</w:t>
            </w:r>
          </w:p>
        </w:tc>
        <w:tc>
          <w:tcPr>
            <w:tcW w:w="1448" w:type="dxa"/>
          </w:tcPr>
          <w:p w:rsidR="005E4A2F" w:rsidRPr="00DF1577" w:rsidRDefault="005E4A2F" w:rsidP="00DF1577">
            <w:pPr>
              <w:jc w:val="center"/>
              <w:rPr>
                <w:lang w:val="en-US"/>
              </w:rPr>
            </w:pPr>
            <w:r w:rsidRPr="00DF1577">
              <w:rPr>
                <w:lang w:val="en-US"/>
              </w:rPr>
              <w:t>736</w:t>
            </w:r>
          </w:p>
        </w:tc>
        <w:tc>
          <w:tcPr>
            <w:tcW w:w="1448" w:type="dxa"/>
          </w:tcPr>
          <w:p w:rsidR="005E4A2F" w:rsidRPr="00DF1577" w:rsidRDefault="005E4A2F" w:rsidP="00DF1577">
            <w:pPr>
              <w:jc w:val="center"/>
              <w:rPr>
                <w:lang w:val="en-US"/>
              </w:rPr>
            </w:pPr>
            <w:r w:rsidRPr="00DF1577">
              <w:rPr>
                <w:lang w:val="en-US"/>
              </w:rPr>
              <w:t>736</w:t>
            </w:r>
          </w:p>
        </w:tc>
        <w:tc>
          <w:tcPr>
            <w:tcW w:w="1120" w:type="dxa"/>
          </w:tcPr>
          <w:p w:rsidR="005E4A2F" w:rsidRPr="00DF1577" w:rsidRDefault="005E4A2F" w:rsidP="00DF1577">
            <w:pPr>
              <w:jc w:val="center"/>
              <w:rPr>
                <w:lang w:val="en-US"/>
              </w:rPr>
            </w:pPr>
            <w:r w:rsidRPr="00DF1577">
              <w:rPr>
                <w:lang w:val="en-US"/>
              </w:rPr>
              <w:t>736</w:t>
            </w:r>
          </w:p>
        </w:tc>
      </w:tr>
      <w:tr w:rsidR="005E4A2F" w:rsidRPr="00DF1577" w:rsidTr="009C6436">
        <w:trPr>
          <w:trHeight w:val="690"/>
        </w:trPr>
        <w:tc>
          <w:tcPr>
            <w:tcW w:w="2381" w:type="dxa"/>
            <w:vMerge w:val="restart"/>
          </w:tcPr>
          <w:p w:rsidR="005E4A2F" w:rsidRPr="00DF1577" w:rsidRDefault="005E4A2F" w:rsidP="00DF1577">
            <w:r w:rsidRPr="00DF1577">
              <w:rPr>
                <w:bCs/>
              </w:rPr>
              <w:t>4. Розвивати аматорський спорт та спорт ветеранів,</w:t>
            </w:r>
            <w:r w:rsidRPr="00DF1577">
              <w:t xml:space="preserve"> залучати населення до занять фізичною культурою та спортом, виявляти найкращих спортсменів та команд</w:t>
            </w:r>
          </w:p>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sz w:val="20"/>
                <w:szCs w:val="20"/>
              </w:rPr>
            </w:pPr>
            <w:r w:rsidRPr="00DF1577">
              <w:rPr>
                <w:sz w:val="20"/>
                <w:szCs w:val="20"/>
              </w:rPr>
              <w:t xml:space="preserve">Сума коштів на забезпечення участі спортсменів громади </w:t>
            </w:r>
          </w:p>
          <w:p w:rsidR="005E4A2F" w:rsidRPr="00DF1577" w:rsidRDefault="005E4A2F" w:rsidP="00DF1577">
            <w:pPr>
              <w:jc w:val="center"/>
              <w:rPr>
                <w:b/>
                <w:sz w:val="20"/>
                <w:szCs w:val="20"/>
              </w:rPr>
            </w:pPr>
            <w:r w:rsidRPr="00DF1577">
              <w:rPr>
                <w:sz w:val="20"/>
                <w:szCs w:val="20"/>
              </w:rPr>
              <w:t xml:space="preserve">у змаганнях різних рівнів </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1980,0</w:t>
            </w:r>
          </w:p>
        </w:tc>
        <w:tc>
          <w:tcPr>
            <w:tcW w:w="1448" w:type="dxa"/>
          </w:tcPr>
          <w:p w:rsidR="005E4A2F" w:rsidRPr="00DF1577" w:rsidRDefault="005E4A2F" w:rsidP="00DF1577">
            <w:pPr>
              <w:jc w:val="center"/>
            </w:pPr>
            <w:r w:rsidRPr="00DF1577">
              <w:t>300,0</w:t>
            </w:r>
          </w:p>
        </w:tc>
        <w:tc>
          <w:tcPr>
            <w:tcW w:w="1448" w:type="dxa"/>
          </w:tcPr>
          <w:p w:rsidR="005E4A2F" w:rsidRPr="00DF1577" w:rsidRDefault="005E4A2F" w:rsidP="00DF1577">
            <w:pPr>
              <w:jc w:val="center"/>
            </w:pPr>
            <w:r w:rsidRPr="00DF1577">
              <w:t>840,0</w:t>
            </w:r>
          </w:p>
        </w:tc>
        <w:tc>
          <w:tcPr>
            <w:tcW w:w="1120" w:type="dxa"/>
          </w:tcPr>
          <w:p w:rsidR="005E4A2F" w:rsidRPr="00DF1577" w:rsidRDefault="005E4A2F" w:rsidP="00DF1577">
            <w:pPr>
              <w:jc w:val="center"/>
            </w:pPr>
            <w:r w:rsidRPr="00DF1577">
              <w:t>840,0</w:t>
            </w:r>
          </w:p>
        </w:tc>
      </w:tr>
      <w:tr w:rsidR="005E4A2F" w:rsidRPr="00DF1577" w:rsidTr="009C6436">
        <w:trPr>
          <w:trHeight w:val="69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спортсменів-учасників змагань різних рівнів, у тому числі Всеукраїнських змагань ФТС «Колос»</w:t>
            </w: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5000</w:t>
            </w:r>
          </w:p>
        </w:tc>
        <w:tc>
          <w:tcPr>
            <w:tcW w:w="1448" w:type="dxa"/>
          </w:tcPr>
          <w:p w:rsidR="005E4A2F" w:rsidRPr="00DF1577" w:rsidRDefault="005E4A2F" w:rsidP="00DF1577">
            <w:pPr>
              <w:jc w:val="center"/>
            </w:pPr>
            <w:r w:rsidRPr="00DF1577">
              <w:t>1000</w:t>
            </w:r>
          </w:p>
        </w:tc>
        <w:tc>
          <w:tcPr>
            <w:tcW w:w="1448" w:type="dxa"/>
          </w:tcPr>
          <w:p w:rsidR="005E4A2F" w:rsidRPr="00DF1577" w:rsidRDefault="005E4A2F" w:rsidP="00DF1577">
            <w:pPr>
              <w:jc w:val="center"/>
            </w:pPr>
            <w:r w:rsidRPr="00DF1577">
              <w:t>2000</w:t>
            </w:r>
          </w:p>
        </w:tc>
        <w:tc>
          <w:tcPr>
            <w:tcW w:w="1120" w:type="dxa"/>
          </w:tcPr>
          <w:p w:rsidR="005E4A2F" w:rsidRPr="00DF1577" w:rsidRDefault="005E4A2F" w:rsidP="00DF1577">
            <w:pPr>
              <w:jc w:val="center"/>
            </w:pPr>
            <w:r w:rsidRPr="00DF1577">
              <w:t>2000</w:t>
            </w:r>
          </w:p>
        </w:tc>
      </w:tr>
      <w:tr w:rsidR="005E4A2F" w:rsidRPr="00DF1577" w:rsidTr="009C6436">
        <w:trPr>
          <w:trHeight w:val="69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Витрати на 1 спортсмена-учасника змагань різних рівнів, у тому числі змагань ФТС «Колос»</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1140,0</w:t>
            </w:r>
          </w:p>
        </w:tc>
        <w:tc>
          <w:tcPr>
            <w:tcW w:w="1448" w:type="dxa"/>
          </w:tcPr>
          <w:p w:rsidR="005E4A2F" w:rsidRPr="00DF1577" w:rsidRDefault="005E4A2F" w:rsidP="00DF1577">
            <w:pPr>
              <w:jc w:val="center"/>
            </w:pPr>
            <w:r w:rsidRPr="00DF1577">
              <w:t>300,0</w:t>
            </w:r>
          </w:p>
        </w:tc>
        <w:tc>
          <w:tcPr>
            <w:tcW w:w="1448" w:type="dxa"/>
          </w:tcPr>
          <w:p w:rsidR="005E4A2F" w:rsidRPr="00DF1577" w:rsidRDefault="005E4A2F" w:rsidP="00DF1577">
            <w:pPr>
              <w:jc w:val="center"/>
            </w:pPr>
            <w:r w:rsidRPr="00DF1577">
              <w:t>420,0</w:t>
            </w:r>
          </w:p>
        </w:tc>
        <w:tc>
          <w:tcPr>
            <w:tcW w:w="1120" w:type="dxa"/>
          </w:tcPr>
          <w:p w:rsidR="005E4A2F" w:rsidRPr="00DF1577" w:rsidRDefault="005E4A2F" w:rsidP="00DF1577">
            <w:pPr>
              <w:jc w:val="center"/>
            </w:pPr>
            <w:r w:rsidRPr="00DF1577">
              <w:t>420,0</w:t>
            </w:r>
          </w:p>
        </w:tc>
      </w:tr>
      <w:tr w:rsidR="005E4A2F" w:rsidRPr="00DF1577" w:rsidTr="009C6436">
        <w:trPr>
          <w:trHeight w:val="690"/>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r w:rsidRPr="00DF1577">
              <w:rPr>
                <w:sz w:val="20"/>
                <w:szCs w:val="20"/>
              </w:rPr>
              <w:t xml:space="preserve"> Відсоток охоплення населення громади змаганнями різних рівнів, у тому числі змаганнями ФТС «Колос»</w:t>
            </w:r>
          </w:p>
          <w:p w:rsidR="005E4A2F" w:rsidRPr="00DF1577" w:rsidRDefault="005E4A2F" w:rsidP="00DF1577">
            <w:pPr>
              <w:jc w:val="center"/>
              <w:rPr>
                <w:b/>
                <w:sz w:val="20"/>
                <w:szCs w:val="20"/>
              </w:rPr>
            </w:pPr>
          </w:p>
        </w:tc>
        <w:tc>
          <w:tcPr>
            <w:tcW w:w="1550" w:type="dxa"/>
          </w:tcPr>
          <w:p w:rsidR="005E4A2F" w:rsidRPr="00DF1577" w:rsidRDefault="005E4A2F" w:rsidP="00DF1577">
            <w:pPr>
              <w:jc w:val="center"/>
            </w:pPr>
            <w:r w:rsidRPr="00DF1577">
              <w:t xml:space="preserve">% </w:t>
            </w:r>
          </w:p>
        </w:tc>
        <w:tc>
          <w:tcPr>
            <w:tcW w:w="1274" w:type="dxa"/>
          </w:tcPr>
          <w:p w:rsidR="005E4A2F" w:rsidRPr="00DF1577" w:rsidRDefault="005E4A2F" w:rsidP="00DF1577">
            <w:pPr>
              <w:jc w:val="center"/>
            </w:pPr>
            <w:r w:rsidRPr="00DF1577">
              <w:t>5,03</w:t>
            </w:r>
          </w:p>
        </w:tc>
        <w:tc>
          <w:tcPr>
            <w:tcW w:w="1448" w:type="dxa"/>
          </w:tcPr>
          <w:p w:rsidR="005E4A2F" w:rsidRPr="00DF1577" w:rsidRDefault="005E4A2F" w:rsidP="00DF1577">
            <w:pPr>
              <w:jc w:val="center"/>
            </w:pPr>
            <w:r w:rsidRPr="00DF1577">
              <w:rPr>
                <w:lang w:val="en-US"/>
              </w:rPr>
              <w:t>3</w:t>
            </w:r>
            <w:r w:rsidRPr="00DF1577">
              <w:t>,</w:t>
            </w:r>
            <w:r w:rsidRPr="00DF1577">
              <w:rPr>
                <w:lang w:val="en-US"/>
              </w:rPr>
              <w:t>0</w:t>
            </w:r>
            <w:r w:rsidRPr="00DF1577">
              <w:t>2</w:t>
            </w:r>
          </w:p>
        </w:tc>
        <w:tc>
          <w:tcPr>
            <w:tcW w:w="1448" w:type="dxa"/>
          </w:tcPr>
          <w:p w:rsidR="005E4A2F" w:rsidRPr="00DF1577" w:rsidRDefault="005E4A2F" w:rsidP="00DF1577">
            <w:pPr>
              <w:jc w:val="center"/>
            </w:pPr>
            <w:r w:rsidRPr="00DF1577">
              <w:t>6,04</w:t>
            </w:r>
          </w:p>
        </w:tc>
        <w:tc>
          <w:tcPr>
            <w:tcW w:w="1120" w:type="dxa"/>
          </w:tcPr>
          <w:p w:rsidR="005E4A2F" w:rsidRPr="00DF1577" w:rsidRDefault="005E4A2F" w:rsidP="00DF1577">
            <w:pPr>
              <w:jc w:val="center"/>
            </w:pPr>
            <w:r w:rsidRPr="00DF1577">
              <w:t>6,04</w:t>
            </w:r>
          </w:p>
        </w:tc>
      </w:tr>
      <w:tr w:rsidR="005E4A2F" w:rsidRPr="00DF1577" w:rsidTr="009C6436">
        <w:trPr>
          <w:trHeight w:val="552"/>
        </w:trPr>
        <w:tc>
          <w:tcPr>
            <w:tcW w:w="2381" w:type="dxa"/>
            <w:vMerge w:val="restart"/>
          </w:tcPr>
          <w:p w:rsidR="005E4A2F" w:rsidRPr="00DF1577" w:rsidRDefault="005E4A2F" w:rsidP="00DF1577">
            <w:r w:rsidRPr="00DF1577">
              <w:t xml:space="preserve">5. Підвищити рівень залучення до фізичної культури і спорту дітей та молоді Роздільнянської міської територіальної громади </w:t>
            </w:r>
          </w:p>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b/>
                <w:sz w:val="20"/>
                <w:szCs w:val="20"/>
              </w:rPr>
            </w:pPr>
            <w:r w:rsidRPr="00DF1577">
              <w:rPr>
                <w:sz w:val="20"/>
                <w:szCs w:val="20"/>
              </w:rPr>
              <w:t>Сума коштів на забезпечення участі ДЮСШ у зборах, турнірах, чемпіонатах; оздоровлення та відпочинок вихованців ДЮСШ у спортивно-оздоровчих таборах, активний відпочинок дітей громади під час шкільних канікул</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2275,7</w:t>
            </w:r>
          </w:p>
        </w:tc>
        <w:tc>
          <w:tcPr>
            <w:tcW w:w="1448" w:type="dxa"/>
          </w:tcPr>
          <w:p w:rsidR="005E4A2F" w:rsidRPr="00DF1577" w:rsidRDefault="005E4A2F" w:rsidP="00DF1577">
            <w:pPr>
              <w:jc w:val="center"/>
            </w:pPr>
            <w:r w:rsidRPr="00DF1577">
              <w:t>768,0</w:t>
            </w:r>
          </w:p>
        </w:tc>
        <w:tc>
          <w:tcPr>
            <w:tcW w:w="1448" w:type="dxa"/>
          </w:tcPr>
          <w:p w:rsidR="005E4A2F" w:rsidRPr="00DF1577" w:rsidRDefault="005E4A2F" w:rsidP="00DF1577">
            <w:pPr>
              <w:jc w:val="center"/>
            </w:pPr>
            <w:r w:rsidRPr="00DF1577">
              <w:t>1303,35</w:t>
            </w:r>
          </w:p>
        </w:tc>
        <w:tc>
          <w:tcPr>
            <w:tcW w:w="1120" w:type="dxa"/>
          </w:tcPr>
          <w:p w:rsidR="005E4A2F" w:rsidRPr="00DF1577" w:rsidRDefault="005E4A2F" w:rsidP="00DF1577">
            <w:pPr>
              <w:jc w:val="center"/>
            </w:pPr>
            <w:r w:rsidRPr="00DF1577">
              <w:t>1304,35</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дітей громади, вихованців ДЮСШ, залучених до участі у змаганнях, оздоровленні та відпочинку</w:t>
            </w:r>
          </w:p>
          <w:p w:rsidR="005E4A2F" w:rsidRPr="00DF1577" w:rsidRDefault="005E4A2F" w:rsidP="00DF1577">
            <w:pPr>
              <w:jc w:val="center"/>
              <w:rPr>
                <w:sz w:val="20"/>
                <w:szCs w:val="20"/>
              </w:rPr>
            </w:pP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9000</w:t>
            </w:r>
          </w:p>
        </w:tc>
        <w:tc>
          <w:tcPr>
            <w:tcW w:w="1448" w:type="dxa"/>
          </w:tcPr>
          <w:p w:rsidR="005E4A2F" w:rsidRPr="00DF1577" w:rsidRDefault="005E4A2F" w:rsidP="00DF1577">
            <w:pPr>
              <w:jc w:val="center"/>
            </w:pPr>
            <w:r w:rsidRPr="00DF1577">
              <w:t>2000</w:t>
            </w:r>
          </w:p>
        </w:tc>
        <w:tc>
          <w:tcPr>
            <w:tcW w:w="1448" w:type="dxa"/>
          </w:tcPr>
          <w:p w:rsidR="005E4A2F" w:rsidRPr="00DF1577" w:rsidRDefault="005E4A2F" w:rsidP="00DF1577">
            <w:pPr>
              <w:jc w:val="center"/>
            </w:pPr>
            <w:r w:rsidRPr="00DF1577">
              <w:t>3500</w:t>
            </w:r>
          </w:p>
        </w:tc>
        <w:tc>
          <w:tcPr>
            <w:tcW w:w="1120" w:type="dxa"/>
          </w:tcPr>
          <w:p w:rsidR="005E4A2F" w:rsidRPr="00DF1577" w:rsidRDefault="005E4A2F" w:rsidP="00DF1577">
            <w:pPr>
              <w:jc w:val="center"/>
            </w:pPr>
            <w:r w:rsidRPr="00DF1577">
              <w:t>3500</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Витрати на 1 дитину, вихованця ДЮСШ</w:t>
            </w:r>
          </w:p>
        </w:tc>
        <w:tc>
          <w:tcPr>
            <w:tcW w:w="1550" w:type="dxa"/>
          </w:tcPr>
          <w:p w:rsidR="005E4A2F" w:rsidRPr="00DF1577" w:rsidRDefault="005E4A2F" w:rsidP="00DF1577">
            <w:pPr>
              <w:jc w:val="center"/>
            </w:pPr>
            <w:r w:rsidRPr="00DF1577">
              <w:t>на 1 особу,</w:t>
            </w:r>
          </w:p>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252,9</w:t>
            </w:r>
          </w:p>
        </w:tc>
        <w:tc>
          <w:tcPr>
            <w:tcW w:w="1448" w:type="dxa"/>
          </w:tcPr>
          <w:p w:rsidR="005E4A2F" w:rsidRPr="00DF1577" w:rsidRDefault="005E4A2F" w:rsidP="00DF1577">
            <w:pPr>
              <w:jc w:val="center"/>
            </w:pPr>
            <w:r w:rsidRPr="00DF1577">
              <w:t>384,0</w:t>
            </w:r>
          </w:p>
        </w:tc>
        <w:tc>
          <w:tcPr>
            <w:tcW w:w="1448" w:type="dxa"/>
          </w:tcPr>
          <w:p w:rsidR="005E4A2F" w:rsidRPr="00DF1577" w:rsidRDefault="005E4A2F" w:rsidP="00DF1577">
            <w:pPr>
              <w:jc w:val="center"/>
            </w:pPr>
            <w:r w:rsidRPr="00DF1577">
              <w:t>372,67</w:t>
            </w:r>
          </w:p>
        </w:tc>
        <w:tc>
          <w:tcPr>
            <w:tcW w:w="1120" w:type="dxa"/>
          </w:tcPr>
          <w:p w:rsidR="005E4A2F" w:rsidRPr="00DF1577" w:rsidRDefault="005E4A2F" w:rsidP="00DF1577">
            <w:pPr>
              <w:jc w:val="center"/>
            </w:pPr>
            <w:r w:rsidRPr="00DF1577">
              <w:t>372,67</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p>
          <w:p w:rsidR="005E4A2F" w:rsidRPr="00DF1577" w:rsidRDefault="005E4A2F" w:rsidP="00DF1577">
            <w:pPr>
              <w:jc w:val="center"/>
              <w:rPr>
                <w:b/>
                <w:sz w:val="20"/>
                <w:szCs w:val="20"/>
              </w:rPr>
            </w:pPr>
            <w:r w:rsidRPr="00DF1577">
              <w:rPr>
                <w:sz w:val="20"/>
                <w:szCs w:val="20"/>
              </w:rPr>
              <w:t>Відсоток охоплення населення громади</w:t>
            </w:r>
          </w:p>
        </w:tc>
        <w:tc>
          <w:tcPr>
            <w:tcW w:w="1550" w:type="dxa"/>
          </w:tcPr>
          <w:p w:rsidR="005E4A2F" w:rsidRPr="00DF1577" w:rsidRDefault="005E4A2F" w:rsidP="00DF1577">
            <w:pPr>
              <w:jc w:val="center"/>
            </w:pPr>
            <w:r w:rsidRPr="00DF1577">
              <w:t>%</w:t>
            </w:r>
          </w:p>
        </w:tc>
        <w:tc>
          <w:tcPr>
            <w:tcW w:w="1274" w:type="dxa"/>
          </w:tcPr>
          <w:p w:rsidR="005E4A2F" w:rsidRPr="00DF1577" w:rsidRDefault="005E4A2F" w:rsidP="00DF1577">
            <w:pPr>
              <w:jc w:val="center"/>
            </w:pPr>
            <w:r w:rsidRPr="00DF1577">
              <w:t>9,06</w:t>
            </w:r>
          </w:p>
        </w:tc>
        <w:tc>
          <w:tcPr>
            <w:tcW w:w="1448" w:type="dxa"/>
          </w:tcPr>
          <w:p w:rsidR="005E4A2F" w:rsidRPr="00DF1577" w:rsidRDefault="005E4A2F" w:rsidP="00DF1577">
            <w:pPr>
              <w:jc w:val="center"/>
            </w:pPr>
            <w:r w:rsidRPr="00DF1577">
              <w:t>6,04</w:t>
            </w:r>
          </w:p>
        </w:tc>
        <w:tc>
          <w:tcPr>
            <w:tcW w:w="1448" w:type="dxa"/>
          </w:tcPr>
          <w:p w:rsidR="005E4A2F" w:rsidRPr="00DF1577" w:rsidRDefault="005E4A2F" w:rsidP="00DF1577">
            <w:pPr>
              <w:jc w:val="center"/>
            </w:pPr>
            <w:r w:rsidRPr="00DF1577">
              <w:t>10,57</w:t>
            </w:r>
          </w:p>
        </w:tc>
        <w:tc>
          <w:tcPr>
            <w:tcW w:w="1120" w:type="dxa"/>
          </w:tcPr>
          <w:p w:rsidR="005E4A2F" w:rsidRPr="00DF1577" w:rsidRDefault="005E4A2F" w:rsidP="00DF1577">
            <w:pPr>
              <w:jc w:val="center"/>
            </w:pPr>
            <w:r w:rsidRPr="00DF1577">
              <w:t>10,57</w:t>
            </w:r>
          </w:p>
        </w:tc>
      </w:tr>
      <w:tr w:rsidR="005E4A2F" w:rsidRPr="00DF1577" w:rsidTr="009C6436">
        <w:trPr>
          <w:trHeight w:val="551"/>
        </w:trPr>
        <w:tc>
          <w:tcPr>
            <w:tcW w:w="2381" w:type="dxa"/>
            <w:vMerge w:val="restart"/>
          </w:tcPr>
          <w:p w:rsidR="005E4A2F" w:rsidRPr="00DF1577" w:rsidRDefault="005E4A2F" w:rsidP="00DF1577">
            <w:pPr>
              <w:tabs>
                <w:tab w:val="left" w:pos="142"/>
              </w:tabs>
              <w:rPr>
                <w:lang w:val="ru-RU"/>
              </w:rPr>
            </w:pPr>
            <w:r w:rsidRPr="00DF1577">
              <w:t>6. Здійснювати фізкультурно-спортивну діяльність серед осіб з обмеженими фізичними можливостями</w:t>
            </w:r>
            <w:r w:rsidRPr="00DF1577">
              <w:rPr>
                <w:lang w:val="ru-RU"/>
              </w:rPr>
              <w:t xml:space="preserve">, </w:t>
            </w:r>
          </w:p>
          <w:p w:rsidR="005E4A2F" w:rsidRPr="00DF1577" w:rsidRDefault="005E4A2F" w:rsidP="00DF1577">
            <w:r w:rsidRPr="00DF1577">
              <w:t>запровадити різноманітні форми фізкультурно-оздоровчих та спортивних послуг для різних груп населення</w:t>
            </w:r>
          </w:p>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b/>
                <w:sz w:val="20"/>
                <w:szCs w:val="20"/>
              </w:rPr>
            </w:pPr>
            <w:r w:rsidRPr="00DF1577">
              <w:rPr>
                <w:sz w:val="20"/>
                <w:szCs w:val="20"/>
              </w:rPr>
              <w:t>Сума коштів на фізкультурно-оздоровчі та спортивні заходи для осіб з інвалідністю, людей похилого віку</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216,7</w:t>
            </w:r>
          </w:p>
        </w:tc>
        <w:tc>
          <w:tcPr>
            <w:tcW w:w="1448" w:type="dxa"/>
          </w:tcPr>
          <w:p w:rsidR="005E4A2F" w:rsidRPr="00DF1577" w:rsidRDefault="005E4A2F" w:rsidP="00DF1577">
            <w:pPr>
              <w:jc w:val="center"/>
            </w:pPr>
            <w:r w:rsidRPr="00DF1577">
              <w:t>58,9</w:t>
            </w:r>
          </w:p>
        </w:tc>
        <w:tc>
          <w:tcPr>
            <w:tcW w:w="1448" w:type="dxa"/>
          </w:tcPr>
          <w:p w:rsidR="005E4A2F" w:rsidRPr="00DF1577" w:rsidRDefault="005E4A2F" w:rsidP="00DF1577">
            <w:pPr>
              <w:jc w:val="center"/>
            </w:pPr>
            <w:r w:rsidRPr="00DF1577">
              <w:t>78,9</w:t>
            </w:r>
          </w:p>
        </w:tc>
        <w:tc>
          <w:tcPr>
            <w:tcW w:w="1120" w:type="dxa"/>
          </w:tcPr>
          <w:p w:rsidR="005E4A2F" w:rsidRPr="00DF1577" w:rsidRDefault="005E4A2F" w:rsidP="00DF1577">
            <w:pPr>
              <w:jc w:val="center"/>
            </w:pPr>
            <w:r w:rsidRPr="00DF1577">
              <w:t>78,9</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осіб з інвалідністю, людей похилого віку, залучених до фізкультурно-оздоровчих та спортивних заходів</w:t>
            </w: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1060</w:t>
            </w:r>
          </w:p>
        </w:tc>
        <w:tc>
          <w:tcPr>
            <w:tcW w:w="1448" w:type="dxa"/>
          </w:tcPr>
          <w:p w:rsidR="005E4A2F" w:rsidRPr="00DF1577" w:rsidRDefault="005E4A2F" w:rsidP="00DF1577">
            <w:pPr>
              <w:jc w:val="center"/>
            </w:pPr>
            <w:r w:rsidRPr="00DF1577">
              <w:t>260</w:t>
            </w:r>
          </w:p>
        </w:tc>
        <w:tc>
          <w:tcPr>
            <w:tcW w:w="1448" w:type="dxa"/>
          </w:tcPr>
          <w:p w:rsidR="005E4A2F" w:rsidRPr="00DF1577" w:rsidRDefault="005E4A2F" w:rsidP="00DF1577">
            <w:pPr>
              <w:jc w:val="center"/>
            </w:pPr>
            <w:r w:rsidRPr="00DF1577">
              <w:t>400</w:t>
            </w:r>
          </w:p>
        </w:tc>
        <w:tc>
          <w:tcPr>
            <w:tcW w:w="1120" w:type="dxa"/>
          </w:tcPr>
          <w:p w:rsidR="005E4A2F" w:rsidRPr="00DF1577" w:rsidRDefault="005E4A2F" w:rsidP="00DF1577">
            <w:pPr>
              <w:jc w:val="center"/>
            </w:pPr>
            <w:r w:rsidRPr="00DF1577">
              <w:t>400</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Витрати на 1 особу з інвалідністю, людину похилого віку</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676,18</w:t>
            </w:r>
          </w:p>
        </w:tc>
        <w:tc>
          <w:tcPr>
            <w:tcW w:w="1448" w:type="dxa"/>
          </w:tcPr>
          <w:p w:rsidR="005E4A2F" w:rsidRPr="00DF1577" w:rsidRDefault="005E4A2F" w:rsidP="00DF1577">
            <w:pPr>
              <w:jc w:val="center"/>
            </w:pPr>
            <w:r w:rsidRPr="00DF1577">
              <w:t>225,38</w:t>
            </w:r>
          </w:p>
        </w:tc>
        <w:tc>
          <w:tcPr>
            <w:tcW w:w="1448" w:type="dxa"/>
          </w:tcPr>
          <w:p w:rsidR="005E4A2F" w:rsidRPr="00DF1577" w:rsidRDefault="005E4A2F" w:rsidP="00DF1577">
            <w:pPr>
              <w:jc w:val="center"/>
            </w:pPr>
            <w:r w:rsidRPr="00DF1577">
              <w:t>225,4</w:t>
            </w:r>
          </w:p>
        </w:tc>
        <w:tc>
          <w:tcPr>
            <w:tcW w:w="1120" w:type="dxa"/>
          </w:tcPr>
          <w:p w:rsidR="005E4A2F" w:rsidRPr="00DF1577" w:rsidRDefault="005E4A2F" w:rsidP="00DF1577">
            <w:pPr>
              <w:jc w:val="center"/>
            </w:pPr>
            <w:r w:rsidRPr="00DF1577">
              <w:t>225,4</w:t>
            </w:r>
          </w:p>
        </w:tc>
      </w:tr>
      <w:tr w:rsidR="005E4A2F" w:rsidRPr="00DF1577" w:rsidTr="009C6436">
        <w:trPr>
          <w:trHeight w:val="551"/>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p>
          <w:p w:rsidR="005E4A2F" w:rsidRPr="00DF1577" w:rsidRDefault="005E4A2F" w:rsidP="00DF1577">
            <w:pPr>
              <w:jc w:val="center"/>
              <w:rPr>
                <w:b/>
                <w:sz w:val="20"/>
                <w:szCs w:val="20"/>
              </w:rPr>
            </w:pPr>
            <w:r w:rsidRPr="00DF1577">
              <w:rPr>
                <w:sz w:val="20"/>
                <w:szCs w:val="20"/>
              </w:rPr>
              <w:t>Відсоток охоплення населення громади</w:t>
            </w:r>
          </w:p>
        </w:tc>
        <w:tc>
          <w:tcPr>
            <w:tcW w:w="1550" w:type="dxa"/>
          </w:tcPr>
          <w:p w:rsidR="005E4A2F" w:rsidRPr="00DF1577" w:rsidRDefault="005E4A2F" w:rsidP="00DF1577">
            <w:pPr>
              <w:jc w:val="center"/>
            </w:pPr>
            <w:r w:rsidRPr="00DF1577">
              <w:t xml:space="preserve">% </w:t>
            </w:r>
          </w:p>
        </w:tc>
        <w:tc>
          <w:tcPr>
            <w:tcW w:w="1274" w:type="dxa"/>
          </w:tcPr>
          <w:p w:rsidR="005E4A2F" w:rsidRPr="00DF1577" w:rsidRDefault="005E4A2F" w:rsidP="00DF1577">
            <w:pPr>
              <w:jc w:val="center"/>
            </w:pPr>
            <w:r w:rsidRPr="00DF1577">
              <w:t>1,07</w:t>
            </w:r>
          </w:p>
        </w:tc>
        <w:tc>
          <w:tcPr>
            <w:tcW w:w="1448" w:type="dxa"/>
          </w:tcPr>
          <w:p w:rsidR="005E4A2F" w:rsidRPr="00DF1577" w:rsidRDefault="005E4A2F" w:rsidP="00DF1577">
            <w:pPr>
              <w:jc w:val="center"/>
            </w:pPr>
            <w:r w:rsidRPr="00DF1577">
              <w:t>0,79</w:t>
            </w:r>
          </w:p>
        </w:tc>
        <w:tc>
          <w:tcPr>
            <w:tcW w:w="1448" w:type="dxa"/>
          </w:tcPr>
          <w:p w:rsidR="005E4A2F" w:rsidRPr="00DF1577" w:rsidRDefault="005E4A2F" w:rsidP="00DF1577">
            <w:pPr>
              <w:jc w:val="center"/>
            </w:pPr>
            <w:r w:rsidRPr="00DF1577">
              <w:t>1,21</w:t>
            </w:r>
          </w:p>
        </w:tc>
        <w:tc>
          <w:tcPr>
            <w:tcW w:w="1120" w:type="dxa"/>
          </w:tcPr>
          <w:p w:rsidR="005E4A2F" w:rsidRPr="00DF1577" w:rsidRDefault="005E4A2F" w:rsidP="00DF1577">
            <w:pPr>
              <w:jc w:val="center"/>
            </w:pPr>
            <w:r w:rsidRPr="00DF1577">
              <w:t>1,21</w:t>
            </w:r>
          </w:p>
        </w:tc>
      </w:tr>
      <w:tr w:rsidR="005E4A2F" w:rsidRPr="00DF1577" w:rsidTr="009C6436">
        <w:trPr>
          <w:trHeight w:val="831"/>
        </w:trPr>
        <w:tc>
          <w:tcPr>
            <w:tcW w:w="2381" w:type="dxa"/>
            <w:vMerge w:val="restart"/>
          </w:tcPr>
          <w:p w:rsidR="005E4A2F" w:rsidRPr="00DF1577" w:rsidRDefault="005E4A2F" w:rsidP="00DF1577">
            <w:r w:rsidRPr="00DF1577">
              <w:t>7. Поліпшення матеріально-технічного, фінансового, інформаційного забезпечення сфери фізичної культури і спорту</w:t>
            </w:r>
          </w:p>
        </w:tc>
        <w:tc>
          <w:tcPr>
            <w:tcW w:w="2227" w:type="dxa"/>
          </w:tcPr>
          <w:p w:rsidR="005E4A2F" w:rsidRPr="00DF1577" w:rsidRDefault="005E4A2F" w:rsidP="00DF1577">
            <w:pPr>
              <w:jc w:val="center"/>
              <w:rPr>
                <w:b/>
                <w:sz w:val="20"/>
                <w:szCs w:val="20"/>
              </w:rPr>
            </w:pPr>
            <w:r w:rsidRPr="00DF1577">
              <w:rPr>
                <w:b/>
                <w:sz w:val="20"/>
                <w:szCs w:val="20"/>
              </w:rPr>
              <w:t>Показник витрат</w:t>
            </w:r>
          </w:p>
          <w:p w:rsidR="005E4A2F" w:rsidRPr="00DF1577" w:rsidRDefault="005E4A2F" w:rsidP="00DF1577">
            <w:pPr>
              <w:jc w:val="center"/>
              <w:rPr>
                <w:b/>
                <w:sz w:val="20"/>
                <w:szCs w:val="20"/>
              </w:rPr>
            </w:pPr>
            <w:r w:rsidRPr="00DF1577">
              <w:rPr>
                <w:sz w:val="20"/>
                <w:szCs w:val="20"/>
              </w:rPr>
              <w:t>Сума коштів на підтримку громадських організацій фізкультурно-</w:t>
            </w:r>
            <w:r w:rsidRPr="00DF1577">
              <w:rPr>
                <w:sz w:val="20"/>
                <w:szCs w:val="20"/>
                <w:lang w:val="ru-RU"/>
              </w:rPr>
              <w:t>спортивного спрямування,  а також інших громадських організацій, які у плані роботи передбачають проведення спортивних заходів</w:t>
            </w:r>
          </w:p>
        </w:tc>
        <w:tc>
          <w:tcPr>
            <w:tcW w:w="1550" w:type="dxa"/>
          </w:tcPr>
          <w:p w:rsidR="005E4A2F" w:rsidRPr="00DF1577" w:rsidRDefault="005E4A2F" w:rsidP="00DF1577">
            <w:pPr>
              <w:jc w:val="center"/>
            </w:pPr>
            <w:r w:rsidRPr="00DF1577">
              <w:t>тис. грн.</w:t>
            </w:r>
          </w:p>
        </w:tc>
        <w:tc>
          <w:tcPr>
            <w:tcW w:w="1274" w:type="dxa"/>
          </w:tcPr>
          <w:p w:rsidR="005E4A2F" w:rsidRPr="00DF1577" w:rsidRDefault="005E4A2F" w:rsidP="00DF1577">
            <w:pPr>
              <w:jc w:val="center"/>
            </w:pPr>
            <w:r w:rsidRPr="00DF1577">
              <w:t>300,0</w:t>
            </w:r>
          </w:p>
        </w:tc>
        <w:tc>
          <w:tcPr>
            <w:tcW w:w="1448" w:type="dxa"/>
          </w:tcPr>
          <w:p w:rsidR="005E4A2F" w:rsidRPr="00DF1577" w:rsidRDefault="005E4A2F" w:rsidP="00DF1577">
            <w:pPr>
              <w:jc w:val="center"/>
            </w:pPr>
            <w:r w:rsidRPr="00DF1577">
              <w:t>100,0</w:t>
            </w:r>
          </w:p>
        </w:tc>
        <w:tc>
          <w:tcPr>
            <w:tcW w:w="1448" w:type="dxa"/>
          </w:tcPr>
          <w:p w:rsidR="005E4A2F" w:rsidRPr="00DF1577" w:rsidRDefault="005E4A2F" w:rsidP="00DF1577">
            <w:pPr>
              <w:jc w:val="center"/>
            </w:pPr>
            <w:r w:rsidRPr="00DF1577">
              <w:t>100,0</w:t>
            </w:r>
          </w:p>
        </w:tc>
        <w:tc>
          <w:tcPr>
            <w:tcW w:w="1120" w:type="dxa"/>
          </w:tcPr>
          <w:p w:rsidR="005E4A2F" w:rsidRPr="00DF1577" w:rsidRDefault="005E4A2F" w:rsidP="00DF1577">
            <w:pPr>
              <w:jc w:val="center"/>
            </w:pPr>
            <w:r w:rsidRPr="00DF1577">
              <w:t>100,0</w:t>
            </w:r>
          </w:p>
        </w:tc>
      </w:tr>
      <w:tr w:rsidR="005E4A2F" w:rsidRPr="00DF1577" w:rsidTr="009C6436">
        <w:trPr>
          <w:trHeight w:val="828"/>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продукту</w:t>
            </w:r>
          </w:p>
          <w:p w:rsidR="005E4A2F" w:rsidRPr="00DF1577" w:rsidRDefault="005E4A2F" w:rsidP="00DF1577">
            <w:pPr>
              <w:jc w:val="center"/>
              <w:rPr>
                <w:sz w:val="20"/>
                <w:szCs w:val="20"/>
              </w:rPr>
            </w:pPr>
            <w:r w:rsidRPr="00DF1577">
              <w:rPr>
                <w:sz w:val="20"/>
                <w:szCs w:val="20"/>
              </w:rPr>
              <w:t>Кількість членів громадських організацій, залучених до спортивних заходів</w:t>
            </w:r>
          </w:p>
        </w:tc>
        <w:tc>
          <w:tcPr>
            <w:tcW w:w="1550" w:type="dxa"/>
          </w:tcPr>
          <w:p w:rsidR="005E4A2F" w:rsidRPr="00DF1577" w:rsidRDefault="005E4A2F" w:rsidP="00DF1577">
            <w:pPr>
              <w:jc w:val="center"/>
            </w:pPr>
            <w:r w:rsidRPr="00DF1577">
              <w:t>особи</w:t>
            </w:r>
          </w:p>
        </w:tc>
        <w:tc>
          <w:tcPr>
            <w:tcW w:w="1274" w:type="dxa"/>
          </w:tcPr>
          <w:p w:rsidR="005E4A2F" w:rsidRPr="00DF1577" w:rsidRDefault="005E4A2F" w:rsidP="00DF1577">
            <w:pPr>
              <w:jc w:val="center"/>
            </w:pPr>
            <w:r w:rsidRPr="00DF1577">
              <w:t>1500</w:t>
            </w:r>
          </w:p>
        </w:tc>
        <w:tc>
          <w:tcPr>
            <w:tcW w:w="1448" w:type="dxa"/>
          </w:tcPr>
          <w:p w:rsidR="005E4A2F" w:rsidRPr="00DF1577" w:rsidRDefault="005E4A2F" w:rsidP="00DF1577">
            <w:pPr>
              <w:jc w:val="center"/>
            </w:pPr>
            <w:r w:rsidRPr="00DF1577">
              <w:t>500</w:t>
            </w:r>
          </w:p>
        </w:tc>
        <w:tc>
          <w:tcPr>
            <w:tcW w:w="1448" w:type="dxa"/>
          </w:tcPr>
          <w:p w:rsidR="005E4A2F" w:rsidRPr="00DF1577" w:rsidRDefault="005E4A2F" w:rsidP="00DF1577">
            <w:pPr>
              <w:jc w:val="center"/>
            </w:pPr>
            <w:r w:rsidRPr="00DF1577">
              <w:t>500</w:t>
            </w:r>
          </w:p>
        </w:tc>
        <w:tc>
          <w:tcPr>
            <w:tcW w:w="1120" w:type="dxa"/>
          </w:tcPr>
          <w:p w:rsidR="005E4A2F" w:rsidRPr="00DF1577" w:rsidRDefault="005E4A2F" w:rsidP="00DF1577">
            <w:pPr>
              <w:jc w:val="center"/>
            </w:pPr>
            <w:r w:rsidRPr="00DF1577">
              <w:t>500</w:t>
            </w:r>
          </w:p>
        </w:tc>
      </w:tr>
      <w:tr w:rsidR="005E4A2F" w:rsidRPr="00DF1577" w:rsidTr="009C6436">
        <w:trPr>
          <w:trHeight w:val="828"/>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ефективності</w:t>
            </w:r>
          </w:p>
          <w:p w:rsidR="005E4A2F" w:rsidRPr="00DF1577" w:rsidRDefault="005E4A2F" w:rsidP="00DF1577">
            <w:pPr>
              <w:jc w:val="center"/>
              <w:rPr>
                <w:sz w:val="20"/>
                <w:szCs w:val="20"/>
              </w:rPr>
            </w:pPr>
            <w:r w:rsidRPr="00DF1577">
              <w:rPr>
                <w:sz w:val="20"/>
                <w:szCs w:val="20"/>
              </w:rPr>
              <w:t>Витрати на 1 члена громадської організації, залученого до спортивних заходів</w:t>
            </w:r>
          </w:p>
        </w:tc>
        <w:tc>
          <w:tcPr>
            <w:tcW w:w="1550" w:type="dxa"/>
          </w:tcPr>
          <w:p w:rsidR="005E4A2F" w:rsidRPr="00DF1577" w:rsidRDefault="005E4A2F" w:rsidP="00DF1577">
            <w:pPr>
              <w:jc w:val="center"/>
            </w:pPr>
            <w:r w:rsidRPr="00DF1577">
              <w:t>грн.</w:t>
            </w:r>
          </w:p>
        </w:tc>
        <w:tc>
          <w:tcPr>
            <w:tcW w:w="1274" w:type="dxa"/>
          </w:tcPr>
          <w:p w:rsidR="005E4A2F" w:rsidRPr="00DF1577" w:rsidRDefault="005E4A2F" w:rsidP="00DF1577">
            <w:pPr>
              <w:jc w:val="center"/>
            </w:pPr>
            <w:r w:rsidRPr="00DF1577">
              <w:t>600,00</w:t>
            </w:r>
          </w:p>
        </w:tc>
        <w:tc>
          <w:tcPr>
            <w:tcW w:w="1448" w:type="dxa"/>
          </w:tcPr>
          <w:p w:rsidR="005E4A2F" w:rsidRPr="00DF1577" w:rsidRDefault="005E4A2F" w:rsidP="00DF1577">
            <w:pPr>
              <w:jc w:val="center"/>
            </w:pPr>
            <w:r w:rsidRPr="00DF1577">
              <w:t>200,00</w:t>
            </w:r>
          </w:p>
        </w:tc>
        <w:tc>
          <w:tcPr>
            <w:tcW w:w="1448" w:type="dxa"/>
          </w:tcPr>
          <w:p w:rsidR="005E4A2F" w:rsidRPr="00DF1577" w:rsidRDefault="005E4A2F" w:rsidP="00DF1577">
            <w:pPr>
              <w:jc w:val="center"/>
            </w:pPr>
            <w:r w:rsidRPr="00DF1577">
              <w:t>200,00</w:t>
            </w:r>
          </w:p>
        </w:tc>
        <w:tc>
          <w:tcPr>
            <w:tcW w:w="1120" w:type="dxa"/>
          </w:tcPr>
          <w:p w:rsidR="005E4A2F" w:rsidRPr="00DF1577" w:rsidRDefault="005E4A2F" w:rsidP="00DF1577">
            <w:pPr>
              <w:jc w:val="center"/>
            </w:pPr>
            <w:r w:rsidRPr="00DF1577">
              <w:t>200,00</w:t>
            </w:r>
          </w:p>
        </w:tc>
      </w:tr>
      <w:tr w:rsidR="005E4A2F" w:rsidRPr="00DF1577" w:rsidTr="009C6436">
        <w:trPr>
          <w:trHeight w:val="828"/>
        </w:trPr>
        <w:tc>
          <w:tcPr>
            <w:tcW w:w="2381" w:type="dxa"/>
            <w:vMerge/>
            <w:vAlign w:val="center"/>
          </w:tcPr>
          <w:p w:rsidR="005E4A2F" w:rsidRPr="00DF1577" w:rsidRDefault="005E4A2F" w:rsidP="00DF1577"/>
        </w:tc>
        <w:tc>
          <w:tcPr>
            <w:tcW w:w="2227" w:type="dxa"/>
          </w:tcPr>
          <w:p w:rsidR="005E4A2F" w:rsidRPr="00DF1577" w:rsidRDefault="005E4A2F" w:rsidP="00DF1577">
            <w:pPr>
              <w:jc w:val="center"/>
              <w:rPr>
                <w:b/>
                <w:sz w:val="20"/>
                <w:szCs w:val="20"/>
              </w:rPr>
            </w:pPr>
            <w:r w:rsidRPr="00DF1577">
              <w:rPr>
                <w:b/>
                <w:sz w:val="20"/>
                <w:szCs w:val="20"/>
              </w:rPr>
              <w:t>Показник якості</w:t>
            </w:r>
          </w:p>
          <w:p w:rsidR="005E4A2F" w:rsidRPr="00DF1577" w:rsidRDefault="005E4A2F" w:rsidP="00DF1577">
            <w:pPr>
              <w:jc w:val="center"/>
              <w:rPr>
                <w:b/>
                <w:sz w:val="20"/>
                <w:szCs w:val="20"/>
              </w:rPr>
            </w:pPr>
            <w:r w:rsidRPr="00DF1577">
              <w:rPr>
                <w:sz w:val="20"/>
                <w:szCs w:val="20"/>
              </w:rPr>
              <w:t>Відсоток охоплення населення громади спортивними заходами громадських організацій</w:t>
            </w:r>
          </w:p>
        </w:tc>
        <w:tc>
          <w:tcPr>
            <w:tcW w:w="1550" w:type="dxa"/>
          </w:tcPr>
          <w:p w:rsidR="005E4A2F" w:rsidRPr="00DF1577" w:rsidRDefault="005E4A2F" w:rsidP="00DF1577">
            <w:pPr>
              <w:jc w:val="center"/>
            </w:pPr>
            <w:r w:rsidRPr="00DF1577">
              <w:t xml:space="preserve">% </w:t>
            </w:r>
          </w:p>
        </w:tc>
        <w:tc>
          <w:tcPr>
            <w:tcW w:w="1274" w:type="dxa"/>
          </w:tcPr>
          <w:p w:rsidR="005E4A2F" w:rsidRPr="00DF1577" w:rsidRDefault="005E4A2F" w:rsidP="00DF1577">
            <w:pPr>
              <w:jc w:val="center"/>
            </w:pPr>
            <w:r w:rsidRPr="00DF1577">
              <w:t>4,53</w:t>
            </w:r>
          </w:p>
        </w:tc>
        <w:tc>
          <w:tcPr>
            <w:tcW w:w="1448" w:type="dxa"/>
          </w:tcPr>
          <w:p w:rsidR="005E4A2F" w:rsidRPr="00DF1577" w:rsidRDefault="005E4A2F" w:rsidP="00DF1577">
            <w:pPr>
              <w:jc w:val="center"/>
            </w:pPr>
            <w:r w:rsidRPr="00DF1577">
              <w:t xml:space="preserve">1,51 </w:t>
            </w:r>
          </w:p>
        </w:tc>
        <w:tc>
          <w:tcPr>
            <w:tcW w:w="1448" w:type="dxa"/>
          </w:tcPr>
          <w:p w:rsidR="005E4A2F" w:rsidRPr="00DF1577" w:rsidRDefault="005E4A2F" w:rsidP="00DF1577">
            <w:pPr>
              <w:jc w:val="center"/>
            </w:pPr>
            <w:r w:rsidRPr="00DF1577">
              <w:t>1,51</w:t>
            </w:r>
          </w:p>
        </w:tc>
        <w:tc>
          <w:tcPr>
            <w:tcW w:w="1120" w:type="dxa"/>
          </w:tcPr>
          <w:p w:rsidR="005E4A2F" w:rsidRPr="00DF1577" w:rsidRDefault="005E4A2F" w:rsidP="00DF1577">
            <w:pPr>
              <w:jc w:val="center"/>
            </w:pPr>
            <w:r w:rsidRPr="00DF1577">
              <w:t>1,51</w:t>
            </w:r>
          </w:p>
        </w:tc>
      </w:tr>
      <w:tr w:rsidR="005E4A2F" w:rsidRPr="00DF1577" w:rsidTr="009C6436">
        <w:trPr>
          <w:trHeight w:val="828"/>
        </w:trPr>
        <w:tc>
          <w:tcPr>
            <w:tcW w:w="2381" w:type="dxa"/>
          </w:tcPr>
          <w:p w:rsidR="005E4A2F" w:rsidRPr="00DF1577" w:rsidRDefault="005E4A2F" w:rsidP="00DF1577">
            <w:r w:rsidRPr="00DF1577">
              <w:t>Всього охоплено населення  фізкультурно-оздоровчими та спортивними послугами</w:t>
            </w:r>
          </w:p>
          <w:p w:rsidR="005E4A2F" w:rsidRPr="00DF1577" w:rsidRDefault="005E4A2F" w:rsidP="00DF1577">
            <w:r w:rsidRPr="00DF1577">
              <w:t xml:space="preserve">(Загальна кількість – </w:t>
            </w:r>
          </w:p>
          <w:p w:rsidR="005E4A2F" w:rsidRPr="00DF1577" w:rsidRDefault="005E4A2F" w:rsidP="00DF1577">
            <w:r w:rsidRPr="00DF1577">
              <w:t>33116 осіб)</w:t>
            </w:r>
          </w:p>
        </w:tc>
        <w:tc>
          <w:tcPr>
            <w:tcW w:w="2227" w:type="dxa"/>
          </w:tcPr>
          <w:p w:rsidR="005E4A2F" w:rsidRPr="00DF1577" w:rsidRDefault="005E4A2F" w:rsidP="00DF1577">
            <w:pPr>
              <w:jc w:val="center"/>
              <w:rPr>
                <w:b/>
                <w:sz w:val="20"/>
                <w:szCs w:val="20"/>
              </w:rPr>
            </w:pPr>
          </w:p>
        </w:tc>
        <w:tc>
          <w:tcPr>
            <w:tcW w:w="1550" w:type="dxa"/>
          </w:tcPr>
          <w:p w:rsidR="005E4A2F" w:rsidRPr="00DF1577" w:rsidRDefault="005E4A2F" w:rsidP="00DF1577">
            <w:pPr>
              <w:jc w:val="center"/>
            </w:pPr>
            <w:r w:rsidRPr="00DF1577">
              <w:t>%</w:t>
            </w:r>
          </w:p>
        </w:tc>
        <w:tc>
          <w:tcPr>
            <w:tcW w:w="1274" w:type="dxa"/>
          </w:tcPr>
          <w:p w:rsidR="005E4A2F" w:rsidRPr="00DF1577" w:rsidRDefault="005E4A2F" w:rsidP="00DF1577">
            <w:pPr>
              <w:jc w:val="center"/>
            </w:pPr>
            <w:r w:rsidRPr="00DF1577">
              <w:t>23,72</w:t>
            </w:r>
          </w:p>
        </w:tc>
        <w:tc>
          <w:tcPr>
            <w:tcW w:w="1448" w:type="dxa"/>
          </w:tcPr>
          <w:p w:rsidR="005E4A2F" w:rsidRPr="00DF1577" w:rsidRDefault="005E4A2F" w:rsidP="00DF1577">
            <w:pPr>
              <w:jc w:val="center"/>
            </w:pPr>
            <w:r w:rsidRPr="00DF1577">
              <w:t xml:space="preserve">18,41 </w:t>
            </w:r>
          </w:p>
        </w:tc>
        <w:tc>
          <w:tcPr>
            <w:tcW w:w="1448" w:type="dxa"/>
          </w:tcPr>
          <w:p w:rsidR="005E4A2F" w:rsidRPr="00DF1577" w:rsidRDefault="005E4A2F" w:rsidP="00DF1577">
            <w:pPr>
              <w:jc w:val="center"/>
            </w:pPr>
            <w:r w:rsidRPr="00DF1577">
              <w:t>26,38</w:t>
            </w:r>
          </w:p>
        </w:tc>
        <w:tc>
          <w:tcPr>
            <w:tcW w:w="1120" w:type="dxa"/>
          </w:tcPr>
          <w:p w:rsidR="005E4A2F" w:rsidRPr="00DF1577" w:rsidRDefault="005E4A2F" w:rsidP="00DF1577">
            <w:pPr>
              <w:jc w:val="center"/>
            </w:pPr>
            <w:r w:rsidRPr="00DF1577">
              <w:t>26,38</w:t>
            </w:r>
          </w:p>
        </w:tc>
      </w:tr>
    </w:tbl>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ind w:firstLine="708"/>
        <w:jc w:val="both"/>
        <w:rPr>
          <w:color w:val="FF0000"/>
        </w:rPr>
      </w:pPr>
    </w:p>
    <w:p w:rsidR="005E4A2F" w:rsidRPr="00DF1577" w:rsidRDefault="005E4A2F" w:rsidP="00DF1577">
      <w:pPr>
        <w:ind w:firstLine="708"/>
        <w:jc w:val="both"/>
        <w:rPr>
          <w:color w:val="FF0000"/>
        </w:rPr>
      </w:pPr>
    </w:p>
    <w:p w:rsidR="005E4A2F" w:rsidRPr="00DF1577" w:rsidRDefault="005E4A2F" w:rsidP="00DF1577">
      <w:pPr>
        <w:spacing w:line="228" w:lineRule="auto"/>
        <w:rPr>
          <w:color w:val="FF0000"/>
        </w:rPr>
      </w:pPr>
    </w:p>
    <w:p w:rsidR="005E4A2F" w:rsidRPr="00DF1577" w:rsidRDefault="005E4A2F" w:rsidP="00DF1577">
      <w:pPr>
        <w:spacing w:line="228" w:lineRule="auto"/>
        <w:ind w:firstLine="708"/>
        <w:rPr>
          <w:color w:val="FF0000"/>
        </w:rPr>
      </w:pPr>
      <w:r w:rsidRPr="00DF1577">
        <w:rPr>
          <w:color w:val="FF0000"/>
        </w:rPr>
        <w:t xml:space="preserve">                                                                                                                                                                          </w:t>
      </w:r>
    </w:p>
    <w:p w:rsidR="005E4A2F" w:rsidRPr="00DF1577" w:rsidRDefault="005E4A2F" w:rsidP="00DF1577">
      <w:pPr>
        <w:spacing w:line="228" w:lineRule="auto"/>
        <w:ind w:firstLine="708"/>
        <w:rPr>
          <w:color w:val="FF0000"/>
        </w:rPr>
      </w:pPr>
    </w:p>
    <w:p w:rsidR="005E4A2F" w:rsidRPr="00DF1577" w:rsidRDefault="005E4A2F" w:rsidP="00DF1577">
      <w:pPr>
        <w:spacing w:line="228" w:lineRule="auto"/>
        <w:ind w:firstLine="708"/>
        <w:rPr>
          <w:color w:val="FF0000"/>
        </w:rPr>
      </w:pPr>
    </w:p>
    <w:p w:rsidR="005E4A2F" w:rsidRPr="00DF1577" w:rsidRDefault="005E4A2F" w:rsidP="00DF1577">
      <w:pPr>
        <w:jc w:val="center"/>
      </w:pPr>
    </w:p>
    <w:p w:rsidR="005E4A2F" w:rsidRPr="00DF1577" w:rsidRDefault="005E4A2F" w:rsidP="00DF1577">
      <w:pPr>
        <w:jc w:val="both"/>
      </w:pPr>
    </w:p>
    <w:p w:rsidR="005E4A2F" w:rsidRPr="00DF1577" w:rsidRDefault="005E4A2F" w:rsidP="00DF1577">
      <w:pPr>
        <w:jc w:val="both"/>
      </w:pPr>
    </w:p>
    <w:p w:rsidR="005E4A2F" w:rsidRPr="00DF1577" w:rsidRDefault="005E4A2F" w:rsidP="00DF1577">
      <w:pPr>
        <w:ind w:firstLine="708"/>
        <w:jc w:val="both"/>
        <w:rPr>
          <w:color w:val="FF0000"/>
        </w:rPr>
      </w:pPr>
    </w:p>
    <w:p w:rsidR="005E4A2F" w:rsidRPr="00DF1577" w:rsidRDefault="005E4A2F" w:rsidP="00DF1577">
      <w:pPr>
        <w:ind w:firstLine="708"/>
        <w:jc w:val="both"/>
        <w:rPr>
          <w:color w:val="FF0000"/>
        </w:rPr>
      </w:pPr>
    </w:p>
    <w:p w:rsidR="005E4A2F" w:rsidRPr="00DF1577" w:rsidRDefault="005E4A2F" w:rsidP="00DF1577">
      <w:pPr>
        <w:spacing w:line="228" w:lineRule="auto"/>
        <w:ind w:firstLine="708"/>
        <w:contextualSpacing/>
        <w:rPr>
          <w:color w:val="FF0000"/>
        </w:rPr>
      </w:pPr>
      <w:r w:rsidRPr="00DF1577">
        <w:rPr>
          <w:color w:val="FF0000"/>
        </w:rPr>
        <w:t xml:space="preserve">                                                                                                                     </w:t>
      </w:r>
    </w:p>
    <w:p w:rsidR="005E4A2F" w:rsidRPr="00DF1577" w:rsidRDefault="005E4A2F" w:rsidP="00DF1577"/>
    <w:p w:rsidR="005E4A2F" w:rsidRDefault="005E4A2F" w:rsidP="0063358D"/>
    <w:p w:rsidR="005E4A2F" w:rsidRDefault="005E4A2F" w:rsidP="0063358D"/>
    <w:p w:rsidR="005E4A2F" w:rsidRDefault="005E4A2F" w:rsidP="0063358D"/>
    <w:p w:rsidR="005E4A2F" w:rsidRDefault="005E4A2F" w:rsidP="0063358D"/>
    <w:p w:rsidR="005E4A2F" w:rsidRDefault="005E4A2F" w:rsidP="0063358D"/>
    <w:p w:rsidR="005E4A2F" w:rsidRDefault="005E4A2F" w:rsidP="0063358D"/>
    <w:sectPr w:rsidR="005E4A2F" w:rsidSect="000D59B8">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A2F" w:rsidRDefault="005E4A2F">
      <w:r>
        <w:separator/>
      </w:r>
    </w:p>
  </w:endnote>
  <w:endnote w:type="continuationSeparator" w:id="0">
    <w:p w:rsidR="005E4A2F" w:rsidRDefault="005E4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Corbe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A2F" w:rsidRDefault="005E4A2F" w:rsidP="001220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E4A2F" w:rsidRDefault="005E4A2F" w:rsidP="001220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A2F" w:rsidRDefault="005E4A2F" w:rsidP="001220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A2F" w:rsidRDefault="005E4A2F">
      <w:r>
        <w:separator/>
      </w:r>
    </w:p>
  </w:footnote>
  <w:footnote w:type="continuationSeparator" w:id="0">
    <w:p w:rsidR="005E4A2F" w:rsidRDefault="005E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A2F" w:rsidRDefault="005E4A2F" w:rsidP="0012206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A2F" w:rsidRDefault="005E4A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A2F" w:rsidRDefault="005E4A2F" w:rsidP="00122061">
    <w:pPr>
      <w:pStyle w:val="Header"/>
      <w:framePr w:wrap="around" w:vAnchor="text" w:hAnchor="margin" w:xAlign="center" w:y="1"/>
      <w:rPr>
        <w:rStyle w:val="PageNumber"/>
      </w:rPr>
    </w:pPr>
  </w:p>
  <w:p w:rsidR="005E4A2F" w:rsidRDefault="005E4A2F" w:rsidP="00122061">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020F9"/>
    <w:multiLevelType w:val="hybridMultilevel"/>
    <w:tmpl w:val="D5E41EF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
    <w:nsid w:val="195C1C50"/>
    <w:multiLevelType w:val="hybridMultilevel"/>
    <w:tmpl w:val="D72E90AE"/>
    <w:lvl w:ilvl="0" w:tplc="0419000F">
      <w:start w:val="1"/>
      <w:numFmt w:val="decimal"/>
      <w:lvlText w:val="%1."/>
      <w:lvlJc w:val="left"/>
      <w:pPr>
        <w:tabs>
          <w:tab w:val="num" w:pos="1344"/>
        </w:tabs>
        <w:ind w:left="1344" w:hanging="360"/>
      </w:pPr>
      <w:rPr>
        <w:rFonts w:cs="Times New Roman"/>
      </w:rPr>
    </w:lvl>
    <w:lvl w:ilvl="1" w:tplc="04190019" w:tentative="1">
      <w:start w:val="1"/>
      <w:numFmt w:val="lowerLetter"/>
      <w:lvlText w:val="%2."/>
      <w:lvlJc w:val="left"/>
      <w:pPr>
        <w:tabs>
          <w:tab w:val="num" w:pos="2064"/>
        </w:tabs>
        <w:ind w:left="2064" w:hanging="360"/>
      </w:pPr>
      <w:rPr>
        <w:rFonts w:cs="Times New Roman"/>
      </w:rPr>
    </w:lvl>
    <w:lvl w:ilvl="2" w:tplc="0419001B" w:tentative="1">
      <w:start w:val="1"/>
      <w:numFmt w:val="lowerRoman"/>
      <w:lvlText w:val="%3."/>
      <w:lvlJc w:val="right"/>
      <w:pPr>
        <w:tabs>
          <w:tab w:val="num" w:pos="2784"/>
        </w:tabs>
        <w:ind w:left="2784" w:hanging="180"/>
      </w:pPr>
      <w:rPr>
        <w:rFonts w:cs="Times New Roman"/>
      </w:rPr>
    </w:lvl>
    <w:lvl w:ilvl="3" w:tplc="0419000F" w:tentative="1">
      <w:start w:val="1"/>
      <w:numFmt w:val="decimal"/>
      <w:lvlText w:val="%4."/>
      <w:lvlJc w:val="left"/>
      <w:pPr>
        <w:tabs>
          <w:tab w:val="num" w:pos="3504"/>
        </w:tabs>
        <w:ind w:left="3504" w:hanging="360"/>
      </w:pPr>
      <w:rPr>
        <w:rFonts w:cs="Times New Roman"/>
      </w:rPr>
    </w:lvl>
    <w:lvl w:ilvl="4" w:tplc="04190019" w:tentative="1">
      <w:start w:val="1"/>
      <w:numFmt w:val="lowerLetter"/>
      <w:lvlText w:val="%5."/>
      <w:lvlJc w:val="left"/>
      <w:pPr>
        <w:tabs>
          <w:tab w:val="num" w:pos="4224"/>
        </w:tabs>
        <w:ind w:left="4224" w:hanging="360"/>
      </w:pPr>
      <w:rPr>
        <w:rFonts w:cs="Times New Roman"/>
      </w:rPr>
    </w:lvl>
    <w:lvl w:ilvl="5" w:tplc="0419001B" w:tentative="1">
      <w:start w:val="1"/>
      <w:numFmt w:val="lowerRoman"/>
      <w:lvlText w:val="%6."/>
      <w:lvlJc w:val="right"/>
      <w:pPr>
        <w:tabs>
          <w:tab w:val="num" w:pos="4944"/>
        </w:tabs>
        <w:ind w:left="4944" w:hanging="180"/>
      </w:pPr>
      <w:rPr>
        <w:rFonts w:cs="Times New Roman"/>
      </w:rPr>
    </w:lvl>
    <w:lvl w:ilvl="6" w:tplc="0419000F" w:tentative="1">
      <w:start w:val="1"/>
      <w:numFmt w:val="decimal"/>
      <w:lvlText w:val="%7."/>
      <w:lvlJc w:val="left"/>
      <w:pPr>
        <w:tabs>
          <w:tab w:val="num" w:pos="5664"/>
        </w:tabs>
        <w:ind w:left="5664" w:hanging="360"/>
      </w:pPr>
      <w:rPr>
        <w:rFonts w:cs="Times New Roman"/>
      </w:rPr>
    </w:lvl>
    <w:lvl w:ilvl="7" w:tplc="04190019" w:tentative="1">
      <w:start w:val="1"/>
      <w:numFmt w:val="lowerLetter"/>
      <w:lvlText w:val="%8."/>
      <w:lvlJc w:val="left"/>
      <w:pPr>
        <w:tabs>
          <w:tab w:val="num" w:pos="6384"/>
        </w:tabs>
        <w:ind w:left="6384" w:hanging="360"/>
      </w:pPr>
      <w:rPr>
        <w:rFonts w:cs="Times New Roman"/>
      </w:rPr>
    </w:lvl>
    <w:lvl w:ilvl="8" w:tplc="0419001B" w:tentative="1">
      <w:start w:val="1"/>
      <w:numFmt w:val="lowerRoman"/>
      <w:lvlText w:val="%9."/>
      <w:lvlJc w:val="right"/>
      <w:pPr>
        <w:tabs>
          <w:tab w:val="num" w:pos="7104"/>
        </w:tabs>
        <w:ind w:left="7104" w:hanging="180"/>
      </w:pPr>
      <w:rPr>
        <w:rFonts w:cs="Times New Roman"/>
      </w:rPr>
    </w:lvl>
  </w:abstractNum>
  <w:abstractNum w:abstractNumId="2">
    <w:nsid w:val="1C50565E"/>
    <w:multiLevelType w:val="hybridMultilevel"/>
    <w:tmpl w:val="2D22D8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F5E7F83"/>
    <w:multiLevelType w:val="hybridMultilevel"/>
    <w:tmpl w:val="CECCDEE4"/>
    <w:lvl w:ilvl="0" w:tplc="7EE22ADE">
      <w:start w:val="2"/>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2944845"/>
    <w:multiLevelType w:val="hybridMultilevel"/>
    <w:tmpl w:val="36B4117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C46290E"/>
    <w:multiLevelType w:val="hybridMultilevel"/>
    <w:tmpl w:val="EB444756"/>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374"/>
        </w:tabs>
        <w:ind w:left="1374" w:hanging="360"/>
      </w:pPr>
      <w:rPr>
        <w:rFonts w:ascii="Symbol" w:hAnsi="Symbol" w:hint="default"/>
      </w:rPr>
    </w:lvl>
    <w:lvl w:ilvl="2" w:tplc="0419001B" w:tentative="1">
      <w:start w:val="1"/>
      <w:numFmt w:val="lowerRoman"/>
      <w:lvlText w:val="%3."/>
      <w:lvlJc w:val="right"/>
      <w:pPr>
        <w:tabs>
          <w:tab w:val="num" w:pos="2094"/>
        </w:tabs>
        <w:ind w:left="2094" w:hanging="180"/>
      </w:pPr>
      <w:rPr>
        <w:rFonts w:cs="Times New Roman"/>
      </w:rPr>
    </w:lvl>
    <w:lvl w:ilvl="3" w:tplc="0419000F" w:tentative="1">
      <w:start w:val="1"/>
      <w:numFmt w:val="decimal"/>
      <w:lvlText w:val="%4."/>
      <w:lvlJc w:val="left"/>
      <w:pPr>
        <w:tabs>
          <w:tab w:val="num" w:pos="2814"/>
        </w:tabs>
        <w:ind w:left="2814" w:hanging="360"/>
      </w:pPr>
      <w:rPr>
        <w:rFonts w:cs="Times New Roman"/>
      </w:rPr>
    </w:lvl>
    <w:lvl w:ilvl="4" w:tplc="04190019" w:tentative="1">
      <w:start w:val="1"/>
      <w:numFmt w:val="lowerLetter"/>
      <w:lvlText w:val="%5."/>
      <w:lvlJc w:val="left"/>
      <w:pPr>
        <w:tabs>
          <w:tab w:val="num" w:pos="3534"/>
        </w:tabs>
        <w:ind w:left="3534" w:hanging="360"/>
      </w:pPr>
      <w:rPr>
        <w:rFonts w:cs="Times New Roman"/>
      </w:rPr>
    </w:lvl>
    <w:lvl w:ilvl="5" w:tplc="0419001B" w:tentative="1">
      <w:start w:val="1"/>
      <w:numFmt w:val="lowerRoman"/>
      <w:lvlText w:val="%6."/>
      <w:lvlJc w:val="right"/>
      <w:pPr>
        <w:tabs>
          <w:tab w:val="num" w:pos="4254"/>
        </w:tabs>
        <w:ind w:left="4254" w:hanging="180"/>
      </w:pPr>
      <w:rPr>
        <w:rFonts w:cs="Times New Roman"/>
      </w:rPr>
    </w:lvl>
    <w:lvl w:ilvl="6" w:tplc="0419000F" w:tentative="1">
      <w:start w:val="1"/>
      <w:numFmt w:val="decimal"/>
      <w:lvlText w:val="%7."/>
      <w:lvlJc w:val="left"/>
      <w:pPr>
        <w:tabs>
          <w:tab w:val="num" w:pos="4974"/>
        </w:tabs>
        <w:ind w:left="4974" w:hanging="360"/>
      </w:pPr>
      <w:rPr>
        <w:rFonts w:cs="Times New Roman"/>
      </w:rPr>
    </w:lvl>
    <w:lvl w:ilvl="7" w:tplc="04190019" w:tentative="1">
      <w:start w:val="1"/>
      <w:numFmt w:val="lowerLetter"/>
      <w:lvlText w:val="%8."/>
      <w:lvlJc w:val="left"/>
      <w:pPr>
        <w:tabs>
          <w:tab w:val="num" w:pos="5694"/>
        </w:tabs>
        <w:ind w:left="5694" w:hanging="360"/>
      </w:pPr>
      <w:rPr>
        <w:rFonts w:cs="Times New Roman"/>
      </w:rPr>
    </w:lvl>
    <w:lvl w:ilvl="8" w:tplc="0419001B" w:tentative="1">
      <w:start w:val="1"/>
      <w:numFmt w:val="lowerRoman"/>
      <w:lvlText w:val="%9."/>
      <w:lvlJc w:val="right"/>
      <w:pPr>
        <w:tabs>
          <w:tab w:val="num" w:pos="6414"/>
        </w:tabs>
        <w:ind w:left="6414" w:hanging="180"/>
      </w:pPr>
      <w:rPr>
        <w:rFonts w:cs="Times New Roman"/>
      </w:rPr>
    </w:lvl>
  </w:abstractNum>
  <w:abstractNum w:abstractNumId="6">
    <w:nsid w:val="35857507"/>
    <w:multiLevelType w:val="hybridMultilevel"/>
    <w:tmpl w:val="BA54B7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CB96CBF"/>
    <w:multiLevelType w:val="hybridMultilevel"/>
    <w:tmpl w:val="4F0E5BD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6DBA4180"/>
    <w:multiLevelType w:val="hybridMultilevel"/>
    <w:tmpl w:val="3FFAC6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A112FF8"/>
    <w:multiLevelType w:val="multilevel"/>
    <w:tmpl w:val="D4229268"/>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7"/>
  </w:num>
  <w:num w:numId="6">
    <w:abstractNumId w:val="6"/>
  </w:num>
  <w:num w:numId="7">
    <w:abstractNumId w:val="0"/>
  </w:num>
  <w:num w:numId="8">
    <w:abstractNumId w:val="4"/>
  </w:num>
  <w:num w:numId="9">
    <w:abstractNumId w:val="1"/>
  </w:num>
  <w:num w:numId="10">
    <w:abstractNumId w:val="2"/>
  </w:num>
  <w:num w:numId="11">
    <w:abstractNumId w:val="8"/>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32B9"/>
    <w:rsid w:val="000532B9"/>
    <w:rsid w:val="000B1F9E"/>
    <w:rsid w:val="000D59B8"/>
    <w:rsid w:val="00122061"/>
    <w:rsid w:val="001B0AA8"/>
    <w:rsid w:val="001F47DC"/>
    <w:rsid w:val="004871B6"/>
    <w:rsid w:val="004C1B21"/>
    <w:rsid w:val="005E4A2F"/>
    <w:rsid w:val="005F10AE"/>
    <w:rsid w:val="0063358D"/>
    <w:rsid w:val="00642CDB"/>
    <w:rsid w:val="006476BE"/>
    <w:rsid w:val="00691C3C"/>
    <w:rsid w:val="006A705D"/>
    <w:rsid w:val="006D1DA5"/>
    <w:rsid w:val="00702C8A"/>
    <w:rsid w:val="007465F4"/>
    <w:rsid w:val="00881FB8"/>
    <w:rsid w:val="00933ED2"/>
    <w:rsid w:val="00961469"/>
    <w:rsid w:val="00993310"/>
    <w:rsid w:val="009C6436"/>
    <w:rsid w:val="00CC566F"/>
    <w:rsid w:val="00DF1577"/>
    <w:rsid w:val="00DF231F"/>
    <w:rsid w:val="00E65B3D"/>
    <w:rsid w:val="00EE4D65"/>
    <w:rsid w:val="00F43A2B"/>
    <w:rsid w:val="00FC7A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locked="1" w:semiHidden="0" w:uiPriority="0"/>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locked="1" w:semiHidden="0" w:uiPriority="0"/>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3358D"/>
    <w:rPr>
      <w:rFonts w:ascii="Times New Roman" w:eastAsia="Times New Roman" w:hAnsi="Times New Roman"/>
      <w:sz w:val="24"/>
      <w:szCs w:val="24"/>
      <w:lang w:val="uk-UA"/>
    </w:rPr>
  </w:style>
  <w:style w:type="paragraph" w:styleId="Heading1">
    <w:name w:val="heading 1"/>
    <w:basedOn w:val="Normal"/>
    <w:next w:val="Normal"/>
    <w:link w:val="Heading1Char"/>
    <w:uiPriority w:val="99"/>
    <w:qFormat/>
    <w:rsid w:val="00DF1577"/>
    <w:pPr>
      <w:keepNext/>
      <w:jc w:val="both"/>
      <w:outlineLvl w:val="0"/>
    </w:pPr>
    <w:rPr>
      <w:sz w:val="32"/>
      <w:szCs w:val="20"/>
    </w:rPr>
  </w:style>
  <w:style w:type="paragraph" w:styleId="Heading2">
    <w:name w:val="heading 2"/>
    <w:basedOn w:val="Normal"/>
    <w:next w:val="Normal"/>
    <w:link w:val="Heading2Char"/>
    <w:uiPriority w:val="99"/>
    <w:qFormat/>
    <w:rsid w:val="00DF1577"/>
    <w:pPr>
      <w:keepNext/>
      <w:jc w:val="both"/>
      <w:outlineLvl w:val="1"/>
    </w:pPr>
    <w:rPr>
      <w:b/>
      <w:bCs/>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F1577"/>
    <w:rPr>
      <w:rFonts w:ascii="Times New Roman" w:hAnsi="Times New Roman" w:cs="Times New Roman"/>
      <w:sz w:val="20"/>
      <w:szCs w:val="20"/>
      <w:lang w:eastAsia="ru-RU"/>
    </w:rPr>
  </w:style>
  <w:style w:type="character" w:customStyle="1" w:styleId="Heading2Char">
    <w:name w:val="Heading 2 Char"/>
    <w:basedOn w:val="DefaultParagraphFont"/>
    <w:link w:val="Heading2"/>
    <w:uiPriority w:val="99"/>
    <w:locked/>
    <w:rsid w:val="00DF1577"/>
    <w:rPr>
      <w:rFonts w:ascii="Times New Roman" w:hAnsi="Times New Roman" w:cs="Times New Roman"/>
      <w:b/>
      <w:bCs/>
      <w:sz w:val="20"/>
      <w:szCs w:val="20"/>
      <w:lang w:eastAsia="ru-RU"/>
    </w:rPr>
  </w:style>
  <w:style w:type="paragraph" w:styleId="Header">
    <w:name w:val="header"/>
    <w:basedOn w:val="Normal"/>
    <w:link w:val="HeaderChar"/>
    <w:uiPriority w:val="99"/>
    <w:rsid w:val="00DF1577"/>
    <w:pPr>
      <w:tabs>
        <w:tab w:val="center" w:pos="4677"/>
        <w:tab w:val="right" w:pos="9355"/>
      </w:tabs>
    </w:pPr>
  </w:style>
  <w:style w:type="character" w:customStyle="1" w:styleId="HeaderChar">
    <w:name w:val="Header Char"/>
    <w:basedOn w:val="DefaultParagraphFont"/>
    <w:link w:val="Header"/>
    <w:uiPriority w:val="99"/>
    <w:locked/>
    <w:rsid w:val="00DF1577"/>
    <w:rPr>
      <w:rFonts w:ascii="Times New Roman" w:hAnsi="Times New Roman" w:cs="Times New Roman"/>
      <w:sz w:val="24"/>
      <w:szCs w:val="24"/>
      <w:lang w:eastAsia="ru-RU"/>
    </w:rPr>
  </w:style>
  <w:style w:type="character" w:styleId="PageNumber">
    <w:name w:val="page number"/>
    <w:basedOn w:val="DefaultParagraphFont"/>
    <w:uiPriority w:val="99"/>
    <w:rsid w:val="00DF1577"/>
    <w:rPr>
      <w:rFonts w:cs="Times New Roman"/>
    </w:rPr>
  </w:style>
  <w:style w:type="paragraph" w:styleId="Footer">
    <w:name w:val="footer"/>
    <w:basedOn w:val="Normal"/>
    <w:link w:val="FooterChar"/>
    <w:uiPriority w:val="99"/>
    <w:rsid w:val="00DF1577"/>
    <w:pPr>
      <w:tabs>
        <w:tab w:val="center" w:pos="4677"/>
        <w:tab w:val="right" w:pos="9355"/>
      </w:tabs>
    </w:pPr>
  </w:style>
  <w:style w:type="character" w:customStyle="1" w:styleId="FooterChar">
    <w:name w:val="Footer Char"/>
    <w:basedOn w:val="DefaultParagraphFont"/>
    <w:link w:val="Footer"/>
    <w:uiPriority w:val="99"/>
    <w:locked/>
    <w:rsid w:val="00DF1577"/>
    <w:rPr>
      <w:rFonts w:ascii="Times New Roman" w:hAnsi="Times New Roman" w:cs="Times New Roman"/>
      <w:sz w:val="24"/>
      <w:szCs w:val="24"/>
      <w:lang w:eastAsia="ru-RU"/>
    </w:rPr>
  </w:style>
  <w:style w:type="paragraph" w:styleId="BodyText">
    <w:name w:val="Body Text"/>
    <w:basedOn w:val="Normal"/>
    <w:link w:val="BodyTextChar"/>
    <w:uiPriority w:val="99"/>
    <w:rsid w:val="00DF1577"/>
    <w:rPr>
      <w:sz w:val="28"/>
    </w:rPr>
  </w:style>
  <w:style w:type="character" w:customStyle="1" w:styleId="BodyTextChar">
    <w:name w:val="Body Text Char"/>
    <w:basedOn w:val="DefaultParagraphFont"/>
    <w:link w:val="BodyText"/>
    <w:uiPriority w:val="99"/>
    <w:locked/>
    <w:rsid w:val="00DF1577"/>
    <w:rPr>
      <w:rFonts w:ascii="Times New Roman" w:hAnsi="Times New Roman" w:cs="Times New Roman"/>
      <w:sz w:val="24"/>
      <w:szCs w:val="24"/>
      <w:lang w:eastAsia="ru-RU"/>
    </w:rPr>
  </w:style>
  <w:style w:type="paragraph" w:customStyle="1" w:styleId="a">
    <w:name w:val="Нормальний текст"/>
    <w:basedOn w:val="Normal"/>
    <w:uiPriority w:val="99"/>
    <w:rsid w:val="00DF1577"/>
    <w:pPr>
      <w:spacing w:before="120"/>
      <w:ind w:firstLine="567"/>
      <w:jc w:val="both"/>
    </w:pPr>
    <w:rPr>
      <w:rFonts w:ascii="Antiqua" w:hAnsi="Antiqua"/>
      <w:sz w:val="26"/>
      <w:szCs w:val="20"/>
    </w:rPr>
  </w:style>
  <w:style w:type="paragraph" w:customStyle="1" w:styleId="1">
    <w:name w:val="Абзац списка1"/>
    <w:basedOn w:val="Normal"/>
    <w:uiPriority w:val="99"/>
    <w:rsid w:val="00DF1577"/>
    <w:pPr>
      <w:ind w:left="720"/>
      <w:contextualSpacing/>
    </w:pPr>
    <w:rPr>
      <w:lang w:val="ru-RU"/>
    </w:rPr>
  </w:style>
  <w:style w:type="paragraph" w:styleId="NormalWeb">
    <w:name w:val="Normal (Web)"/>
    <w:basedOn w:val="Normal"/>
    <w:uiPriority w:val="99"/>
    <w:rsid w:val="00DF1577"/>
    <w:pPr>
      <w:spacing w:before="100" w:beforeAutospacing="1" w:after="100" w:afterAutospacing="1"/>
    </w:pPr>
    <w:rPr>
      <w:lang w:val="ru-RU"/>
    </w:rPr>
  </w:style>
  <w:style w:type="character" w:styleId="Strong">
    <w:name w:val="Strong"/>
    <w:basedOn w:val="DefaultParagraphFont"/>
    <w:uiPriority w:val="99"/>
    <w:qFormat/>
    <w:rsid w:val="00DF1577"/>
    <w:rPr>
      <w:rFonts w:cs="Times New Roman"/>
      <w:b/>
    </w:rPr>
  </w:style>
  <w:style w:type="table" w:styleId="TableGrid">
    <w:name w:val="Table Grid"/>
    <w:basedOn w:val="TableNormal"/>
    <w:uiPriority w:val="99"/>
    <w:rsid w:val="00DF1577"/>
    <w:rPr>
      <w:rFonts w:ascii="Times New Roman" w:eastAsia="Times New Roman" w:hAnsi="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DF1577"/>
    <w:pPr>
      <w:spacing w:after="120"/>
      <w:ind w:left="283"/>
    </w:pPr>
  </w:style>
  <w:style w:type="character" w:customStyle="1" w:styleId="BodyTextIndentChar">
    <w:name w:val="Body Text Indent Char"/>
    <w:basedOn w:val="DefaultParagraphFont"/>
    <w:link w:val="BodyTextIndent"/>
    <w:uiPriority w:val="99"/>
    <w:locked/>
    <w:rsid w:val="00DF1577"/>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DF157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F1577"/>
    <w:rPr>
      <w:rFonts w:ascii="Tahoma" w:hAnsi="Tahoma" w:cs="Tahoma"/>
      <w:sz w:val="16"/>
      <w:szCs w:val="16"/>
      <w:lang w:eastAsia="ru-RU"/>
    </w:rPr>
  </w:style>
  <w:style w:type="character" w:styleId="Emphasis">
    <w:name w:val="Emphasis"/>
    <w:basedOn w:val="DefaultParagraphFont"/>
    <w:uiPriority w:val="99"/>
    <w:qFormat/>
    <w:rsid w:val="00DF1577"/>
    <w:rPr>
      <w:rFonts w:cs="Times New Roman"/>
      <w:i/>
    </w:rPr>
  </w:style>
  <w:style w:type="paragraph" w:styleId="ListParagraph">
    <w:name w:val="List Paragraph"/>
    <w:basedOn w:val="Normal"/>
    <w:uiPriority w:val="99"/>
    <w:qFormat/>
    <w:rsid w:val="007465F4"/>
    <w:pPr>
      <w:ind w:left="720"/>
      <w:contextualSpacing/>
    </w:pPr>
  </w:style>
</w:styles>
</file>

<file path=word/webSettings.xml><?xml version="1.0" encoding="utf-8"?>
<w:webSettings xmlns:r="http://schemas.openxmlformats.org/officeDocument/2006/relationships" xmlns:w="http://schemas.openxmlformats.org/wordprocessingml/2006/main">
  <w:divs>
    <w:div w:id="16841677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20</Pages>
  <Words>4773</Words>
  <Characters>27210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cp:lastModifiedBy>
  <cp:revision>3</cp:revision>
  <cp:lastPrinted>2021-09-15T11:37:00Z</cp:lastPrinted>
  <dcterms:created xsi:type="dcterms:W3CDTF">2021-09-15T11:25:00Z</dcterms:created>
  <dcterms:modified xsi:type="dcterms:W3CDTF">2021-09-15T11:38:00Z</dcterms:modified>
</cp:coreProperties>
</file>